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74E93" w14:textId="07581C85" w:rsidR="00655CE1" w:rsidRDefault="00655CE1" w:rsidP="00655CE1">
      <w:pPr>
        <w:pStyle w:val="CRCoverPage"/>
        <w:tabs>
          <w:tab w:val="right" w:pos="9639"/>
        </w:tabs>
        <w:spacing w:after="0"/>
        <w:rPr>
          <w:b/>
          <w:i/>
          <w:noProof/>
          <w:sz w:val="28"/>
        </w:rPr>
      </w:pPr>
      <w:bookmarkStart w:id="0" w:name="_Hlk528502858"/>
      <w:bookmarkStart w:id="1" w:name="_Toc436619014"/>
      <w:bookmarkStart w:id="2" w:name="_Toc436619251"/>
      <w:bookmarkStart w:id="3" w:name="_Toc451844181"/>
      <w:bookmarkStart w:id="4" w:name="_Toc466346620"/>
      <w:bookmarkStart w:id="5" w:name="_Toc466348853"/>
      <w:bookmarkStart w:id="6" w:name="_Toc466352960"/>
      <w:bookmarkStart w:id="7" w:name="_Toc472222527"/>
      <w:bookmarkStart w:id="8" w:name="_Ref399006623"/>
      <w:bookmarkStart w:id="9" w:name="_Toc107399996"/>
      <w:bookmarkStart w:id="10" w:name="_Toc118106256"/>
      <w:bookmarkStart w:id="11" w:name="_Toc127815000"/>
      <w:bookmarkStart w:id="12" w:name="_Toc175717711"/>
      <w:bookmarkStart w:id="13" w:name="_Toc519780355"/>
      <w:r w:rsidRPr="00655CE1">
        <w:rPr>
          <w:b/>
          <w:noProof/>
          <w:sz w:val="24"/>
        </w:rPr>
        <w:t>3GPP TSG RAN Meeting #107</w:t>
      </w:r>
      <w:r>
        <w:rPr>
          <w:b/>
          <w:noProof/>
          <w:sz w:val="24"/>
        </w:rPr>
        <w:t xml:space="preserve"> </w:t>
      </w:r>
      <w:r>
        <w:rPr>
          <w:b/>
          <w:i/>
          <w:noProof/>
          <w:sz w:val="28"/>
        </w:rPr>
        <w:tab/>
      </w:r>
      <w:r w:rsidRPr="00655CE1">
        <w:rPr>
          <w:b/>
          <w:i/>
          <w:noProof/>
          <w:sz w:val="28"/>
        </w:rPr>
        <w:t>RP-250084</w:t>
      </w:r>
    </w:p>
    <w:bookmarkEnd w:id="0"/>
    <w:p w14:paraId="1CCE1E98" w14:textId="02FCD6A4" w:rsidR="00655CE1" w:rsidRDefault="00655CE1" w:rsidP="00655CE1">
      <w:pPr>
        <w:pStyle w:val="CRCoverPage"/>
        <w:outlineLvl w:val="0"/>
        <w:rPr>
          <w:b/>
          <w:noProof/>
          <w:sz w:val="24"/>
        </w:rPr>
      </w:pPr>
      <w:r w:rsidRPr="00655CE1">
        <w:rPr>
          <w:b/>
          <w:noProof/>
          <w:sz w:val="24"/>
        </w:rPr>
        <w:t>Incheon, Korea, March 12-14, 2025</w:t>
      </w:r>
    </w:p>
    <w:p w14:paraId="2A7861BF" w14:textId="77777777" w:rsidR="00655CE1" w:rsidRPr="009177A5" w:rsidRDefault="00655CE1" w:rsidP="00655CE1">
      <w:pPr>
        <w:tabs>
          <w:tab w:val="left" w:pos="2556"/>
          <w:tab w:val="left" w:pos="2955"/>
          <w:tab w:val="left" w:pos="3390"/>
        </w:tabs>
        <w:spacing w:after="120"/>
        <w:ind w:left="1985" w:hanging="1985"/>
        <w:rPr>
          <w:rFonts w:ascii="Arial" w:hAnsi="Arial" w:cs="Arial"/>
          <w:b/>
          <w:lang w:val="en-US"/>
        </w:rPr>
      </w:pPr>
      <w:r>
        <w:rPr>
          <w:rFonts w:ascii="Arial" w:hAnsi="Arial" w:cs="Arial"/>
          <w:b/>
          <w:lang w:val="en-US"/>
        </w:rPr>
        <w:tab/>
      </w:r>
      <w:r>
        <w:rPr>
          <w:rFonts w:ascii="Arial" w:hAnsi="Arial" w:cs="Arial"/>
          <w:b/>
          <w:lang w:val="en-US"/>
        </w:rPr>
        <w:tab/>
      </w:r>
      <w:r>
        <w:rPr>
          <w:rFonts w:ascii="Arial" w:hAnsi="Arial" w:cs="Arial"/>
          <w:b/>
          <w:lang w:val="en-US"/>
        </w:rPr>
        <w:tab/>
      </w:r>
      <w:r>
        <w:rPr>
          <w:rFonts w:ascii="Arial" w:hAnsi="Arial" w:cs="Arial"/>
          <w:b/>
          <w:lang w:val="en-US"/>
        </w:rPr>
        <w:tab/>
      </w:r>
    </w:p>
    <w:p w14:paraId="7B28DEA9" w14:textId="77777777" w:rsidR="00655CE1" w:rsidRPr="003C5C42" w:rsidRDefault="00655CE1" w:rsidP="00655CE1">
      <w:pPr>
        <w:spacing w:after="120"/>
        <w:ind w:left="1985" w:hanging="1985"/>
        <w:rPr>
          <w:rFonts w:ascii="Arial" w:hAnsi="Arial" w:cs="Arial"/>
          <w:bCs/>
          <w:color w:val="FF0000"/>
          <w:lang w:val="pt-BR"/>
        </w:rPr>
      </w:pPr>
      <w:r w:rsidRPr="00C35928">
        <w:rPr>
          <w:rFonts w:ascii="Arial" w:hAnsi="Arial" w:cs="Arial"/>
          <w:b/>
          <w:lang w:val="pt-BR"/>
        </w:rPr>
        <w:t>Agenda item:</w:t>
      </w:r>
      <w:r w:rsidRPr="00C35928">
        <w:rPr>
          <w:rFonts w:ascii="Arial" w:hAnsi="Arial" w:cs="Arial"/>
          <w:b/>
          <w:lang w:val="pt-BR"/>
        </w:rPr>
        <w:tab/>
      </w:r>
      <w:r>
        <w:rPr>
          <w:rFonts w:ascii="Arial" w:hAnsi="Arial" w:cs="Arial"/>
          <w:bCs/>
          <w:lang w:val="pt-BR"/>
        </w:rPr>
        <w:t>16</w:t>
      </w:r>
    </w:p>
    <w:p w14:paraId="674A9C86" w14:textId="77777777" w:rsidR="00655CE1" w:rsidRPr="009177A5" w:rsidRDefault="00655CE1" w:rsidP="00655CE1">
      <w:pPr>
        <w:spacing w:after="120"/>
        <w:ind w:left="1985" w:hanging="1985"/>
        <w:rPr>
          <w:rFonts w:ascii="Arial" w:hAnsi="Arial" w:cs="Arial"/>
          <w:bCs/>
          <w:lang w:val="en-US"/>
        </w:rPr>
      </w:pPr>
      <w:r w:rsidRPr="009177A5">
        <w:rPr>
          <w:rFonts w:ascii="Arial" w:hAnsi="Arial" w:cs="Arial"/>
          <w:b/>
          <w:lang w:val="en-US"/>
        </w:rPr>
        <w:t>Source:</w:t>
      </w:r>
      <w:r w:rsidRPr="009177A5">
        <w:rPr>
          <w:rFonts w:ascii="Arial" w:hAnsi="Arial" w:cs="Arial"/>
          <w:b/>
          <w:lang w:val="en-US"/>
        </w:rPr>
        <w:tab/>
      </w:r>
      <w:r w:rsidRPr="009177A5">
        <w:rPr>
          <w:rFonts w:ascii="Arial" w:hAnsi="Arial" w:cs="Arial"/>
          <w:bCs/>
          <w:lang w:val="en-US"/>
        </w:rPr>
        <w:t>Ericsson</w:t>
      </w:r>
    </w:p>
    <w:p w14:paraId="3463AD1A" w14:textId="16D0872F" w:rsidR="00655CE1" w:rsidRPr="003C5C42" w:rsidRDefault="00655CE1" w:rsidP="00655CE1">
      <w:pPr>
        <w:spacing w:after="120"/>
        <w:ind w:left="1985" w:hanging="1985"/>
        <w:rPr>
          <w:rFonts w:ascii="Arial" w:hAnsi="Arial" w:cs="Arial"/>
          <w:b/>
          <w:lang w:val="en-US"/>
        </w:rPr>
      </w:pPr>
      <w:r w:rsidRPr="003C5C42">
        <w:rPr>
          <w:rFonts w:ascii="Arial" w:hAnsi="Arial" w:cs="Arial"/>
          <w:b/>
          <w:lang w:val="en-US"/>
        </w:rPr>
        <w:t>Title:</w:t>
      </w:r>
      <w:r w:rsidRPr="000C51A5">
        <w:rPr>
          <w:rFonts w:ascii="Arial" w:hAnsi="Arial" w:cs="Arial"/>
          <w:lang w:val="en-US"/>
        </w:rPr>
        <w:tab/>
      </w:r>
      <w:r w:rsidRPr="00655CE1">
        <w:rPr>
          <w:rFonts w:ascii="Arial" w:hAnsi="Arial" w:cs="Arial"/>
          <w:bCs/>
          <w:lang w:val="en-US"/>
        </w:rPr>
        <w:t>TR 38.8xx/9xx text proposal for IMT-2030 TPR</w:t>
      </w:r>
    </w:p>
    <w:p w14:paraId="378EA52F" w14:textId="77777777" w:rsidR="00655CE1" w:rsidRPr="003C5C42" w:rsidRDefault="00655CE1" w:rsidP="00655CE1">
      <w:pPr>
        <w:spacing w:after="120"/>
        <w:ind w:left="1985" w:hanging="1985"/>
        <w:rPr>
          <w:rFonts w:ascii="Arial" w:hAnsi="Arial" w:cs="Arial"/>
          <w:bCs/>
          <w:color w:val="FF0000"/>
          <w:lang w:val="pt-BR"/>
        </w:rPr>
      </w:pPr>
      <w:r w:rsidRPr="003C5C42">
        <w:rPr>
          <w:rFonts w:ascii="Arial" w:hAnsi="Arial" w:cs="Arial"/>
          <w:b/>
          <w:lang w:val="pt-BR"/>
        </w:rPr>
        <w:t>Document for:</w:t>
      </w:r>
      <w:r w:rsidRPr="003C5C42">
        <w:rPr>
          <w:rFonts w:ascii="Arial" w:hAnsi="Arial" w:cs="Arial"/>
          <w:b/>
          <w:lang w:val="pt-BR"/>
        </w:rPr>
        <w:tab/>
      </w:r>
      <w:r w:rsidRPr="003C5C42">
        <w:rPr>
          <w:rFonts w:ascii="Arial" w:hAnsi="Arial" w:cs="Arial"/>
          <w:bCs/>
          <w:lang w:val="pt-BR"/>
        </w:rPr>
        <w:t>Approval</w:t>
      </w:r>
    </w:p>
    <w:p w14:paraId="7663DA8E" w14:textId="77777777" w:rsidR="00655CE1" w:rsidRPr="003C5C42" w:rsidRDefault="00655CE1" w:rsidP="00655CE1">
      <w:pPr>
        <w:pBdr>
          <w:bottom w:val="single" w:sz="4" w:space="1" w:color="auto"/>
        </w:pBdr>
        <w:rPr>
          <w:rFonts w:ascii="Arial" w:hAnsi="Arial" w:cs="Arial"/>
          <w:lang w:val="pt-BR"/>
        </w:rPr>
      </w:pPr>
    </w:p>
    <w:p w14:paraId="5FC8E8D2" w14:textId="77777777" w:rsidR="00655CE1" w:rsidRPr="003C5C42" w:rsidRDefault="00655CE1" w:rsidP="00655CE1">
      <w:pPr>
        <w:rPr>
          <w:rFonts w:ascii="Arial" w:hAnsi="Arial" w:cs="Arial"/>
          <w:lang w:val="pt-BR"/>
        </w:rPr>
      </w:pPr>
    </w:p>
    <w:p w14:paraId="3998A5D1" w14:textId="43025CA7" w:rsidR="00655CE1" w:rsidRDefault="00655CE1" w:rsidP="00655CE1">
      <w:pPr>
        <w:pStyle w:val="Heading2"/>
        <w:rPr>
          <w:lang w:val="en-US"/>
        </w:rPr>
      </w:pPr>
      <w:r>
        <w:rPr>
          <w:lang w:val="en-US"/>
        </w:rPr>
        <w:t>Background</w:t>
      </w:r>
      <w:r w:rsidR="00473E01">
        <w:rPr>
          <w:lang w:val="en-US"/>
        </w:rPr>
        <w:t xml:space="preserve"> and discussion</w:t>
      </w:r>
    </w:p>
    <w:p w14:paraId="32E5F56D" w14:textId="274C1179" w:rsidR="00E544E4" w:rsidRDefault="00E544E4" w:rsidP="00AF3E84">
      <w:pPr>
        <w:pStyle w:val="BodyText"/>
      </w:pPr>
      <w:r w:rsidRPr="007E66B9">
        <w:t xml:space="preserve">At TSG RAN#106, a study was initiated for 6G Scenarios and requirements, where in the first phase the objective is to investigate a candidate set of items for minimum TPRs based on the Recommendation ITU-R </w:t>
      </w:r>
      <w:hyperlink r:id="rId12" w:history="1">
        <w:r w:rsidRPr="007E66B9">
          <w:rPr>
            <w:rStyle w:val="Hyperlink"/>
            <w:lang w:eastAsia="zh-CN"/>
          </w:rPr>
          <w:t>M.2160</w:t>
        </w:r>
      </w:hyperlink>
      <w:r w:rsidRPr="007E66B9">
        <w:rPr>
          <w:lang w:eastAsia="zh-CN"/>
        </w:rPr>
        <w:t xml:space="preserve"> </w:t>
      </w:r>
      <w:r w:rsidRPr="007E66B9">
        <w:t>[</w:t>
      </w:r>
      <w:r w:rsidR="00EB5E84">
        <w:t>5</w:t>
      </w:r>
      <w:r w:rsidRPr="007E66B9">
        <w:t>] and to share the outcome with ITU-R WP5D as suitable. Based on the discussions at TSG RAN#106, a first LS response was sent to ITU</w:t>
      </w:r>
      <w:r w:rsidRPr="007E66B9">
        <w:noBreakHyphen/>
        <w:t>R WP5D [</w:t>
      </w:r>
      <w:r w:rsidR="00EB5E84">
        <w:t>6</w:t>
      </w:r>
      <w:r w:rsidRPr="007E66B9">
        <w:t>] with a list candidate TPR, plus statements on the carrier frequency and bandwidth to use for evaluation.</w:t>
      </w:r>
    </w:p>
    <w:p w14:paraId="54E385A7" w14:textId="4AC79106" w:rsidR="00AB60FA" w:rsidRDefault="00E544E4" w:rsidP="00AF3E84">
      <w:pPr>
        <w:pStyle w:val="BodyText"/>
        <w:rPr>
          <w:lang w:val="en-US"/>
        </w:rPr>
      </w:pPr>
      <w:r w:rsidRPr="007A4FC9">
        <w:t xml:space="preserve">This contribution </w:t>
      </w:r>
      <w:r>
        <w:t xml:space="preserve">gives </w:t>
      </w:r>
      <w:r w:rsidR="009B5F89" w:rsidRPr="00D027CD">
        <w:rPr>
          <w:lang w:val="en-US"/>
        </w:rPr>
        <w:t>text proposal</w:t>
      </w:r>
      <w:r w:rsidR="009B5F89">
        <w:rPr>
          <w:lang w:val="en-US"/>
        </w:rPr>
        <w:t>s</w:t>
      </w:r>
      <w:r w:rsidR="009B5F89" w:rsidRPr="00D027CD">
        <w:rPr>
          <w:lang w:val="en-US"/>
        </w:rPr>
        <w:t xml:space="preserve"> for </w:t>
      </w:r>
      <w:r w:rsidR="009B5F89">
        <w:rPr>
          <w:lang w:val="en-US"/>
        </w:rPr>
        <w:t xml:space="preserve">the </w:t>
      </w:r>
      <w:r w:rsidR="000E02C4">
        <w:rPr>
          <w:lang w:val="en-US"/>
        </w:rPr>
        <w:t xml:space="preserve">new </w:t>
      </w:r>
      <w:r w:rsidR="009B5F89" w:rsidRPr="00D027CD">
        <w:rPr>
          <w:lang w:val="en-US"/>
        </w:rPr>
        <w:t>3GPP TR</w:t>
      </w:r>
      <w:r w:rsidR="009B5F89">
        <w:rPr>
          <w:lang w:val="en-US"/>
        </w:rPr>
        <w:t xml:space="preserve"> 38.</w:t>
      </w:r>
      <w:r w:rsidR="000E02C4">
        <w:rPr>
          <w:lang w:val="en-US"/>
        </w:rPr>
        <w:t>8xx/9xx</w:t>
      </w:r>
      <w:r w:rsidR="009B5F89" w:rsidRPr="00D027CD">
        <w:rPr>
          <w:lang w:val="en-US"/>
        </w:rPr>
        <w:t xml:space="preserve"> </w:t>
      </w:r>
      <w:r w:rsidR="00FD3F8E">
        <w:rPr>
          <w:lang w:val="en-US"/>
        </w:rPr>
        <w:t>(“</w:t>
      </w:r>
      <w:r w:rsidR="00FD3F8E" w:rsidRPr="007935C9">
        <w:rPr>
          <w:iCs/>
        </w:rPr>
        <w:t>Study on 6G Scenarios and requirements</w:t>
      </w:r>
      <w:r w:rsidR="00FD3F8E">
        <w:rPr>
          <w:lang w:val="en-US"/>
        </w:rPr>
        <w:t>”)</w:t>
      </w:r>
      <w:r w:rsidR="009B5F89" w:rsidRPr="00D027CD">
        <w:rPr>
          <w:lang w:val="en-US"/>
        </w:rPr>
        <w:t>, with proposed definitions for the TPR.</w:t>
      </w:r>
      <w:r w:rsidR="000E02C4">
        <w:rPr>
          <w:lang w:val="en-US"/>
        </w:rPr>
        <w:t xml:space="preserve"> </w:t>
      </w:r>
      <w:r w:rsidR="00AB60FA">
        <w:rPr>
          <w:lang w:val="en-US"/>
        </w:rPr>
        <w:t>Placeholders are inserted for the TPR values (“TBD”)</w:t>
      </w:r>
      <w:r w:rsidR="00600F6E">
        <w:rPr>
          <w:lang w:val="en-US"/>
        </w:rPr>
        <w:t>, for further discussion</w:t>
      </w:r>
      <w:r w:rsidR="00AB60FA">
        <w:rPr>
          <w:lang w:val="en-US"/>
        </w:rPr>
        <w:t>.</w:t>
      </w:r>
    </w:p>
    <w:p w14:paraId="1A62E60D" w14:textId="5E3F7C47" w:rsidR="00FC65C8" w:rsidRDefault="00FC65C8" w:rsidP="00AF3E84">
      <w:pPr>
        <w:pStyle w:val="BodyText"/>
      </w:pPr>
      <w:r>
        <w:rPr>
          <w:lang w:val="en-US"/>
        </w:rPr>
        <w:t xml:space="preserve">The </w:t>
      </w:r>
      <w:r w:rsidR="00021ED9">
        <w:rPr>
          <w:lang w:val="en-US"/>
        </w:rPr>
        <w:t xml:space="preserve">text </w:t>
      </w:r>
      <w:r w:rsidR="00AB60FA">
        <w:rPr>
          <w:lang w:val="en-US"/>
        </w:rPr>
        <w:t>propo</w:t>
      </w:r>
      <w:r w:rsidR="00021ED9">
        <w:rPr>
          <w:lang w:val="en-US"/>
        </w:rPr>
        <w:t>sal</w:t>
      </w:r>
      <w:r>
        <w:rPr>
          <w:lang w:val="en-US"/>
        </w:rPr>
        <w:t xml:space="preserve"> use</w:t>
      </w:r>
      <w:r w:rsidR="00AC0512">
        <w:rPr>
          <w:lang w:val="en-US"/>
        </w:rPr>
        <w:t xml:space="preserve">s the ITU-R WP5D Working document </w:t>
      </w:r>
      <w:r w:rsidR="00F96603">
        <w:rPr>
          <w:lang w:val="en-US"/>
        </w:rPr>
        <w:t>[3] and the IM</w:t>
      </w:r>
      <w:r w:rsidR="005B6E42">
        <w:rPr>
          <w:lang w:val="en-US"/>
        </w:rPr>
        <w:t>T</w:t>
      </w:r>
      <w:r w:rsidR="00F96603">
        <w:rPr>
          <w:lang w:val="en-US"/>
        </w:rPr>
        <w:t xml:space="preserve">-2020 TPR report [4] as baseline, with </w:t>
      </w:r>
      <w:r w:rsidR="005B6E42">
        <w:rPr>
          <w:lang w:val="en-US"/>
        </w:rPr>
        <w:t xml:space="preserve">inputs taken from the </w:t>
      </w:r>
      <w:r w:rsidR="00AB60FA">
        <w:t>accompanying contribution</w:t>
      </w:r>
      <w:r w:rsidR="00021ED9">
        <w:t xml:space="preserve"> in [1] that proposes Candidate TPR, values</w:t>
      </w:r>
      <w:r w:rsidR="009C131B">
        <w:t>, evaluation and mapping to test environments. F</w:t>
      </w:r>
      <w:r w:rsidR="00AB60FA">
        <w:t>urther rationale, detailed discussions and numerical examples are given for four of the new TPR</w:t>
      </w:r>
      <w:r w:rsidR="009C131B">
        <w:t xml:space="preserve"> in [2]</w:t>
      </w:r>
      <w:r w:rsidR="00AB60FA">
        <w:t>.</w:t>
      </w:r>
    </w:p>
    <w:p w14:paraId="0BCCD4CC" w14:textId="77777777" w:rsidR="00655CE1" w:rsidRDefault="00655CE1" w:rsidP="00655CE1">
      <w:pPr>
        <w:pStyle w:val="BodyText"/>
        <w:rPr>
          <w:lang w:val="en-US"/>
        </w:rPr>
      </w:pPr>
    </w:p>
    <w:p w14:paraId="4C0C47B6" w14:textId="77777777" w:rsidR="00655CE1" w:rsidRDefault="00655CE1" w:rsidP="00655CE1">
      <w:pPr>
        <w:pStyle w:val="Heading2"/>
        <w:rPr>
          <w:lang w:val="en-US"/>
        </w:rPr>
      </w:pPr>
      <w:r>
        <w:rPr>
          <w:lang w:val="en-US"/>
        </w:rPr>
        <w:t>Proposal</w:t>
      </w:r>
    </w:p>
    <w:p w14:paraId="0E27F467" w14:textId="6A97B091" w:rsidR="00655CE1" w:rsidRDefault="00655CE1" w:rsidP="00655CE1">
      <w:pPr>
        <w:pStyle w:val="BodyText"/>
        <w:rPr>
          <w:lang w:val="en-US"/>
        </w:rPr>
      </w:pPr>
      <w:r>
        <w:rPr>
          <w:lang w:val="en-US"/>
        </w:rPr>
        <w:t xml:space="preserve">It is proposed that the attached text proposal is used as input to the first draft of the new </w:t>
      </w:r>
      <w:r w:rsidRPr="00655CE1">
        <w:rPr>
          <w:lang w:val="en-US"/>
        </w:rPr>
        <w:t>TR 38.8xx/9xx</w:t>
      </w:r>
      <w:r>
        <w:rPr>
          <w:lang w:val="en-US"/>
        </w:rPr>
        <w:t xml:space="preserve"> for Study </w:t>
      </w:r>
      <w:r w:rsidR="00473E01">
        <w:rPr>
          <w:lang w:val="en-US"/>
        </w:rPr>
        <w:t>“</w:t>
      </w:r>
      <w:r w:rsidR="00473E01" w:rsidRPr="00473E01">
        <w:rPr>
          <w:lang w:val="en-US"/>
        </w:rPr>
        <w:t>Study on 6G Scenarios and requirements</w:t>
      </w:r>
      <w:r w:rsidR="00473E01">
        <w:rPr>
          <w:lang w:val="en-US"/>
        </w:rPr>
        <w:t>”</w:t>
      </w:r>
      <w:r>
        <w:rPr>
          <w:lang w:val="en-US"/>
        </w:rPr>
        <w:t>.</w:t>
      </w:r>
    </w:p>
    <w:p w14:paraId="2DD7BA62" w14:textId="77777777" w:rsidR="00655CE1" w:rsidRPr="0062254D" w:rsidRDefault="00655CE1" w:rsidP="00655CE1">
      <w:pPr>
        <w:pStyle w:val="BodyText"/>
        <w:rPr>
          <w:lang w:val="en-US"/>
        </w:rPr>
      </w:pPr>
    </w:p>
    <w:p w14:paraId="48160676" w14:textId="77777777" w:rsidR="00655CE1" w:rsidRPr="009177A5" w:rsidRDefault="00655CE1" w:rsidP="00655CE1">
      <w:pPr>
        <w:pStyle w:val="Heading2"/>
        <w:rPr>
          <w:lang w:val="en-US"/>
        </w:rPr>
      </w:pPr>
      <w:r w:rsidRPr="009177A5">
        <w:rPr>
          <w:lang w:val="en-US"/>
        </w:rPr>
        <w:t>References</w:t>
      </w:r>
    </w:p>
    <w:p w14:paraId="713F1D91" w14:textId="366167A7" w:rsidR="00473E01" w:rsidRPr="00473E01" w:rsidRDefault="00473E01" w:rsidP="00473E01">
      <w:pPr>
        <w:pStyle w:val="EX"/>
        <w:numPr>
          <w:ilvl w:val="0"/>
          <w:numId w:val="22"/>
        </w:numPr>
        <w:tabs>
          <w:tab w:val="left" w:pos="567"/>
        </w:tabs>
        <w:rPr>
          <w:lang w:val="en-US"/>
        </w:rPr>
      </w:pPr>
      <w:r w:rsidRPr="00473E01">
        <w:rPr>
          <w:lang w:val="en-US"/>
        </w:rPr>
        <w:t>RP-250082</w:t>
      </w:r>
      <w:r>
        <w:rPr>
          <w:lang w:val="en-US"/>
        </w:rPr>
        <w:t>, “</w:t>
      </w:r>
      <w:r w:rsidRPr="00473E01">
        <w:rPr>
          <w:lang w:val="en-US"/>
        </w:rPr>
        <w:t>Technical Performance Requirements (TPR) for IMT-2030</w:t>
      </w:r>
      <w:r>
        <w:rPr>
          <w:lang w:val="en-US"/>
        </w:rPr>
        <w:t xml:space="preserve">”, Source: </w:t>
      </w:r>
      <w:r w:rsidRPr="00473E01">
        <w:rPr>
          <w:lang w:val="en-US"/>
        </w:rPr>
        <w:t>Ericsson</w:t>
      </w:r>
    </w:p>
    <w:p w14:paraId="52BDB436" w14:textId="0CAA4043" w:rsidR="00655CE1" w:rsidRDefault="00473E01" w:rsidP="00473E01">
      <w:pPr>
        <w:pStyle w:val="EX"/>
        <w:numPr>
          <w:ilvl w:val="0"/>
          <w:numId w:val="22"/>
        </w:numPr>
        <w:tabs>
          <w:tab w:val="left" w:pos="567"/>
        </w:tabs>
        <w:rPr>
          <w:lang w:val="en-US"/>
        </w:rPr>
      </w:pPr>
      <w:r w:rsidRPr="00473E01">
        <w:rPr>
          <w:lang w:val="en-US"/>
        </w:rPr>
        <w:t>RP-250083</w:t>
      </w:r>
      <w:r>
        <w:rPr>
          <w:lang w:val="en-US"/>
        </w:rPr>
        <w:t>, “</w:t>
      </w:r>
      <w:r w:rsidRPr="00473E01">
        <w:rPr>
          <w:lang w:val="en-US"/>
        </w:rPr>
        <w:t>Discussion of new TPR for IMT-2030</w:t>
      </w:r>
      <w:r>
        <w:rPr>
          <w:lang w:val="en-US"/>
        </w:rPr>
        <w:t xml:space="preserve">”, Source: </w:t>
      </w:r>
      <w:r w:rsidRPr="00473E01">
        <w:rPr>
          <w:lang w:val="en-US"/>
        </w:rPr>
        <w:t>Ericsson</w:t>
      </w:r>
      <w:r w:rsidR="00655CE1">
        <w:rPr>
          <w:lang w:val="en-US"/>
        </w:rPr>
        <w:t>.</w:t>
      </w:r>
    </w:p>
    <w:p w14:paraId="7C0C7BA7" w14:textId="77777777" w:rsidR="00D9744D" w:rsidRPr="00194AA4" w:rsidRDefault="00D9744D" w:rsidP="00D9744D">
      <w:pPr>
        <w:pStyle w:val="EX"/>
        <w:numPr>
          <w:ilvl w:val="0"/>
          <w:numId w:val="22"/>
        </w:numPr>
        <w:jc w:val="both"/>
        <w:rPr>
          <w:lang w:eastAsia="zh-CN"/>
        </w:rPr>
      </w:pPr>
      <w:r w:rsidRPr="00194AA4">
        <w:t xml:space="preserve">“Working Document towards a Preliminary Draft New Report ITU-R M.[IMT-2030.TECH PERF REQ]: Minimum requirements related to technical performance for IMT-2030 radio interface(s)”, </w:t>
      </w:r>
      <w:hyperlink r:id="rId13" w:history="1">
        <w:r w:rsidRPr="00194AA4">
          <w:rPr>
            <w:rStyle w:val="Hyperlink"/>
          </w:rPr>
          <w:t>Annex 5.9 to Document 5D/563</w:t>
        </w:r>
      </w:hyperlink>
      <w:r w:rsidRPr="00194AA4">
        <w:t xml:space="preserve"> (Working Party 5D Chairman’s Report).ITU-R Report </w:t>
      </w:r>
      <w:hyperlink r:id="rId14" w:history="1">
        <w:r w:rsidRPr="00194AA4">
          <w:rPr>
            <w:rStyle w:val="Hyperlink"/>
          </w:rPr>
          <w:t>M.2410-0 (11/2017)</w:t>
        </w:r>
      </w:hyperlink>
      <w:r w:rsidRPr="00194AA4">
        <w:t>, “Minimum requirements related to technical performance for IMT-2020radio interface(s)”.</w:t>
      </w:r>
    </w:p>
    <w:p w14:paraId="12BD1CF4" w14:textId="72F437BA" w:rsidR="00D9744D" w:rsidRPr="00EB5E84" w:rsidRDefault="00F96603" w:rsidP="005E0B4F">
      <w:pPr>
        <w:pStyle w:val="EX"/>
        <w:numPr>
          <w:ilvl w:val="0"/>
          <w:numId w:val="22"/>
        </w:numPr>
        <w:jc w:val="both"/>
        <w:rPr>
          <w:lang w:val="en-US"/>
        </w:rPr>
      </w:pPr>
      <w:r w:rsidRPr="00194AA4">
        <w:rPr>
          <w:lang w:eastAsia="zh-CN"/>
        </w:rPr>
        <w:t xml:space="preserve">ITU-R Report </w:t>
      </w:r>
      <w:hyperlink r:id="rId15" w:history="1">
        <w:r w:rsidRPr="00194AA4">
          <w:rPr>
            <w:rStyle w:val="Hyperlink"/>
            <w:lang w:eastAsia="zh-CN"/>
          </w:rPr>
          <w:t>M.2412-0 (11/2017)</w:t>
        </w:r>
      </w:hyperlink>
      <w:r w:rsidRPr="00194AA4">
        <w:rPr>
          <w:lang w:eastAsia="zh-CN"/>
        </w:rPr>
        <w:t>, “Guidelines for evaluation of radio interface technologies for IMT-2020”.</w:t>
      </w:r>
    </w:p>
    <w:p w14:paraId="557F358B" w14:textId="77777777" w:rsidR="00EB5E84" w:rsidRPr="006335C8" w:rsidRDefault="00EB5E84" w:rsidP="00EB5E84">
      <w:pPr>
        <w:pStyle w:val="EX"/>
        <w:numPr>
          <w:ilvl w:val="0"/>
          <w:numId w:val="22"/>
        </w:numPr>
        <w:jc w:val="both"/>
        <w:rPr>
          <w:lang w:eastAsia="zh-CN"/>
        </w:rPr>
      </w:pPr>
      <w:r w:rsidRPr="006335C8">
        <w:rPr>
          <w:lang w:eastAsia="zh-CN"/>
        </w:rPr>
        <w:t xml:space="preserve">ITU-R Recommendation </w:t>
      </w:r>
      <w:hyperlink r:id="rId16" w:history="1">
        <w:r w:rsidRPr="006335C8">
          <w:rPr>
            <w:rStyle w:val="Hyperlink"/>
            <w:lang w:eastAsia="zh-CN"/>
          </w:rPr>
          <w:t>M.2160</w:t>
        </w:r>
      </w:hyperlink>
      <w:r w:rsidRPr="006335C8">
        <w:rPr>
          <w:rStyle w:val="Hyperlink"/>
          <w:lang w:eastAsia="zh-CN"/>
        </w:rPr>
        <w:t>-0 (11/2023)</w:t>
      </w:r>
      <w:r w:rsidRPr="006335C8">
        <w:rPr>
          <w:lang w:eastAsia="zh-CN"/>
        </w:rPr>
        <w:t>, “Framework and overall objectives of the future development of IMT for 2030 and beyond”.</w:t>
      </w:r>
    </w:p>
    <w:p w14:paraId="0A71299C" w14:textId="6763B0FF" w:rsidR="00EB5E84" w:rsidRPr="00EB5E84" w:rsidRDefault="00EB5E84" w:rsidP="00EB5E84">
      <w:pPr>
        <w:pStyle w:val="EX"/>
        <w:numPr>
          <w:ilvl w:val="0"/>
          <w:numId w:val="22"/>
        </w:numPr>
      </w:pPr>
      <w:r>
        <w:t>“</w:t>
      </w:r>
      <w:r w:rsidRPr="00E97695">
        <w:t>DRAFT LTI Response to LS on Minimum requirements related to technical performance for IMT-2030 radio interface(s) (ITUR_WP5D_TEMP_167</w:t>
      </w:r>
      <w:r>
        <w:t>”,</w:t>
      </w:r>
      <w:r w:rsidRPr="00FF3F73">
        <w:t xml:space="preserve"> </w:t>
      </w:r>
      <w:hyperlink r:id="rId17" w:history="1">
        <w:r w:rsidRPr="00FF3F73">
          <w:rPr>
            <w:rStyle w:val="Hyperlink"/>
          </w:rPr>
          <w:t>RP-243325</w:t>
        </w:r>
      </w:hyperlink>
      <w:r>
        <w:t xml:space="preserve">. </w:t>
      </w:r>
    </w:p>
    <w:p w14:paraId="52B75408" w14:textId="77777777" w:rsidR="00655CE1" w:rsidRDefault="00655CE1" w:rsidP="00655CE1">
      <w:pPr>
        <w:pStyle w:val="EX"/>
        <w:ind w:left="360" w:hanging="360"/>
        <w:rPr>
          <w:lang w:val="en-US"/>
        </w:rPr>
      </w:pPr>
      <w:r>
        <w:rPr>
          <w:lang w:val="en-US"/>
        </w:rPr>
        <w:tab/>
      </w:r>
    </w:p>
    <w:p w14:paraId="5E1F9DA2" w14:textId="77777777" w:rsidR="00655CE1" w:rsidRPr="004553F9" w:rsidRDefault="00655CE1" w:rsidP="00655CE1">
      <w:pPr>
        <w:pStyle w:val="EX"/>
        <w:ind w:left="360" w:hanging="360"/>
        <w:rPr>
          <w:lang w:val="en-US"/>
        </w:rPr>
        <w:sectPr w:rsidR="00655CE1" w:rsidRPr="004553F9" w:rsidSect="00655CE1">
          <w:headerReference w:type="even" r:id="rId18"/>
          <w:footnotePr>
            <w:numRestart w:val="eachSect"/>
          </w:footnotePr>
          <w:pgSz w:w="11907" w:h="16840" w:code="9"/>
          <w:pgMar w:top="1418" w:right="1134" w:bottom="1134" w:left="1134" w:header="680" w:footer="567" w:gutter="0"/>
          <w:cols w:space="720"/>
        </w:sectPr>
      </w:pPr>
    </w:p>
    <w:p w14:paraId="7DEF2AD0" w14:textId="29E6454B" w:rsidR="00655CE1" w:rsidRPr="002A5DDB" w:rsidRDefault="00655CE1" w:rsidP="00655CE1">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r w:rsidR="00473E01">
        <w:rPr>
          <w:rFonts w:ascii="Arial" w:hAnsi="Arial"/>
          <w:color w:val="0000FF"/>
          <w:sz w:val="40"/>
          <w:lang w:val="en-US"/>
        </w:rPr>
        <w:t xml:space="preserve"> for </w:t>
      </w:r>
      <w:r w:rsidR="00473E01" w:rsidRPr="00473E01">
        <w:rPr>
          <w:rFonts w:ascii="Arial" w:hAnsi="Arial"/>
          <w:color w:val="0000FF"/>
          <w:sz w:val="40"/>
          <w:lang w:val="en-US"/>
        </w:rPr>
        <w:t>TR 38.8xx/9xx</w:t>
      </w:r>
      <w:r w:rsidRPr="002A5DDB">
        <w:rPr>
          <w:rFonts w:ascii="Arial" w:hAnsi="Arial"/>
          <w:color w:val="0000FF"/>
          <w:sz w:val="40"/>
          <w:lang w:val="en-US"/>
        </w:rPr>
        <w:t>:</w:t>
      </w:r>
    </w:p>
    <w:p w14:paraId="5B4A5B08" w14:textId="77777777" w:rsidR="00655CE1" w:rsidRDefault="00655CE1" w:rsidP="00655CE1">
      <w:pPr>
        <w:pStyle w:val="Guidance"/>
      </w:pPr>
    </w:p>
    <w:bookmarkEnd w:id="1"/>
    <w:bookmarkEnd w:id="2"/>
    <w:bookmarkEnd w:id="3"/>
    <w:bookmarkEnd w:id="4"/>
    <w:bookmarkEnd w:id="5"/>
    <w:bookmarkEnd w:id="6"/>
    <w:bookmarkEnd w:id="7"/>
    <w:bookmarkEnd w:id="8"/>
    <w:bookmarkEnd w:id="9"/>
    <w:bookmarkEnd w:id="10"/>
    <w:bookmarkEnd w:id="11"/>
    <w:bookmarkEnd w:id="12"/>
    <w:p w14:paraId="7CE08549" w14:textId="77777777" w:rsidR="00655CE1" w:rsidRDefault="00655CE1" w:rsidP="00655CE1">
      <w:pPr>
        <w:rPr>
          <w:lang w:val="en-US"/>
        </w:rPr>
      </w:pPr>
    </w:p>
    <w:p w14:paraId="19A469B3" w14:textId="77777777" w:rsidR="000B298C" w:rsidRPr="000B298C" w:rsidRDefault="000B298C" w:rsidP="00A61CEE">
      <w:pPr>
        <w:pStyle w:val="Heading1"/>
        <w:rPr>
          <w:lang w:eastAsia="zh-CN"/>
        </w:rPr>
      </w:pPr>
      <w:r w:rsidRPr="000B298C">
        <w:rPr>
          <w:rFonts w:hint="eastAsia"/>
          <w:lang w:eastAsia="zh-CN"/>
        </w:rPr>
        <w:t>7</w:t>
      </w:r>
      <w:r w:rsidRPr="00404825">
        <w:rPr>
          <w:lang w:eastAsia="zh-CN"/>
        </w:rPr>
        <w:tab/>
      </w:r>
      <w:r w:rsidR="00896A75">
        <w:rPr>
          <w:rFonts w:hint="eastAsia"/>
          <w:lang w:eastAsia="zh-CN"/>
        </w:rPr>
        <w:t>K</w:t>
      </w:r>
      <w:r w:rsidR="00555F2C">
        <w:rPr>
          <w:rFonts w:hint="eastAsia"/>
          <w:lang w:eastAsia="zh-CN"/>
        </w:rPr>
        <w:t xml:space="preserve">ey </w:t>
      </w:r>
      <w:r w:rsidR="003216E4">
        <w:rPr>
          <w:rFonts w:hint="eastAsia"/>
          <w:lang w:eastAsia="zh-CN"/>
        </w:rPr>
        <w:t>performance indicators</w:t>
      </w:r>
      <w:bookmarkEnd w:id="13"/>
    </w:p>
    <w:p w14:paraId="5377B76A" w14:textId="77777777" w:rsidR="00896A75" w:rsidRDefault="00896A75" w:rsidP="00896A75">
      <w:pPr>
        <w:rPr>
          <w:lang w:eastAsia="zh-CN"/>
        </w:rPr>
      </w:pPr>
      <w:r>
        <w:rPr>
          <w:rFonts w:hint="eastAsia"/>
          <w:lang w:eastAsia="zh-CN"/>
        </w:rPr>
        <w:t>This section describes the definitions of all KPIs</w:t>
      </w:r>
      <w:r w:rsidR="0089023C">
        <w:rPr>
          <w:lang w:eastAsia="zh-CN"/>
        </w:rPr>
        <w:t>.</w:t>
      </w:r>
    </w:p>
    <w:p w14:paraId="32C450F9" w14:textId="77777777" w:rsidR="007C5267" w:rsidRDefault="007C5267" w:rsidP="00896A75">
      <w:pPr>
        <w:rPr>
          <w:lang w:eastAsia="zh-CN"/>
        </w:rPr>
      </w:pPr>
      <w:r w:rsidRPr="007C5267">
        <w:rPr>
          <w:lang w:eastAsia="zh-CN"/>
        </w:rPr>
        <w:t xml:space="preserve">The KPI targets defined in this section as well as in Report ITU-R </w:t>
      </w:r>
      <w:proofErr w:type="gramStart"/>
      <w:r w:rsidRPr="007C5267">
        <w:rPr>
          <w:lang w:eastAsia="zh-CN"/>
        </w:rPr>
        <w:t>M.[</w:t>
      </w:r>
      <w:proofErr w:type="gramEnd"/>
      <w:r w:rsidRPr="007C5267">
        <w:rPr>
          <w:lang w:eastAsia="zh-CN"/>
        </w:rPr>
        <w:t>IMT-</w:t>
      </w:r>
      <w:r w:rsidR="001E1D70" w:rsidRPr="007C5267">
        <w:rPr>
          <w:lang w:eastAsia="zh-CN"/>
        </w:rPr>
        <w:t>20</w:t>
      </w:r>
      <w:r w:rsidR="001E1D70">
        <w:rPr>
          <w:lang w:eastAsia="zh-CN"/>
        </w:rPr>
        <w:t>3</w:t>
      </w:r>
      <w:r w:rsidR="001E1D70" w:rsidRPr="007C5267">
        <w:rPr>
          <w:lang w:eastAsia="zh-CN"/>
        </w:rPr>
        <w:t>0</w:t>
      </w:r>
      <w:r w:rsidRPr="007C5267">
        <w:rPr>
          <w:lang w:eastAsia="zh-CN"/>
        </w:rPr>
        <w:t xml:space="preserve">. TECH PERF REQ] shall be supported by next generation access technologies. The evaluation methodology defined in Report ITU-R </w:t>
      </w:r>
      <w:proofErr w:type="gramStart"/>
      <w:r w:rsidRPr="007C5267">
        <w:rPr>
          <w:lang w:eastAsia="zh-CN"/>
        </w:rPr>
        <w:t>M.[</w:t>
      </w:r>
      <w:proofErr w:type="gramEnd"/>
      <w:r w:rsidRPr="007C5267">
        <w:rPr>
          <w:lang w:eastAsia="zh-CN"/>
        </w:rPr>
        <w:t>IMT-</w:t>
      </w:r>
      <w:r w:rsidR="001E1D70" w:rsidRPr="007C5267">
        <w:rPr>
          <w:lang w:eastAsia="zh-CN"/>
        </w:rPr>
        <w:t>20</w:t>
      </w:r>
      <w:r w:rsidR="001E1D70">
        <w:rPr>
          <w:lang w:eastAsia="zh-CN"/>
        </w:rPr>
        <w:t>3</w:t>
      </w:r>
      <w:r w:rsidR="001E1D70" w:rsidRPr="007C5267">
        <w:rPr>
          <w:lang w:eastAsia="zh-CN"/>
        </w:rPr>
        <w:t>0</w:t>
      </w:r>
      <w:r w:rsidRPr="007C5267">
        <w:rPr>
          <w:lang w:eastAsia="zh-CN"/>
        </w:rPr>
        <w:t>.EVAL] shall be used to evaluate the targets specified in Report ITU-R M.[IMT-</w:t>
      </w:r>
      <w:r w:rsidR="001E1D70" w:rsidRPr="007C5267">
        <w:rPr>
          <w:lang w:eastAsia="zh-CN"/>
        </w:rPr>
        <w:t>20</w:t>
      </w:r>
      <w:r w:rsidR="001E1D70">
        <w:rPr>
          <w:lang w:eastAsia="zh-CN"/>
        </w:rPr>
        <w:t>3</w:t>
      </w:r>
      <w:r w:rsidR="001E1D70" w:rsidRPr="007C5267">
        <w:rPr>
          <w:lang w:eastAsia="zh-CN"/>
        </w:rPr>
        <w:t>0</w:t>
      </w:r>
      <w:r w:rsidRPr="007C5267">
        <w:rPr>
          <w:lang w:eastAsia="zh-CN"/>
        </w:rPr>
        <w:t>. TECH PERF REQ]</w:t>
      </w:r>
      <w:r>
        <w:rPr>
          <w:lang w:eastAsia="zh-CN"/>
        </w:rPr>
        <w:t>.</w:t>
      </w:r>
    </w:p>
    <w:p w14:paraId="306336C7" w14:textId="77777777" w:rsidR="000B298C" w:rsidRDefault="000B298C" w:rsidP="00896A75">
      <w:pPr>
        <w:pStyle w:val="Heading2"/>
        <w:rPr>
          <w:lang w:eastAsia="zh-CN"/>
        </w:rPr>
      </w:pPr>
      <w:bookmarkStart w:id="14" w:name="_Toc519780356"/>
      <w:r>
        <w:rPr>
          <w:rFonts w:hint="eastAsia"/>
        </w:rPr>
        <w:t>7</w:t>
      </w:r>
      <w:r w:rsidRPr="00896A75">
        <w:t>.</w:t>
      </w:r>
      <w:r>
        <w:rPr>
          <w:rFonts w:hint="eastAsia"/>
        </w:rPr>
        <w:t>1</w:t>
      </w:r>
      <w:r w:rsidRPr="00896A75">
        <w:tab/>
      </w:r>
      <w:r>
        <w:rPr>
          <w:rFonts w:hint="eastAsia"/>
        </w:rPr>
        <w:t>Peak data rate</w:t>
      </w:r>
      <w:bookmarkEnd w:id="14"/>
    </w:p>
    <w:p w14:paraId="69392D5B" w14:textId="77777777" w:rsidR="002F0290" w:rsidRPr="00F17E05" w:rsidRDefault="002F0290" w:rsidP="002F0290">
      <w:pPr>
        <w:rPr>
          <w:rFonts w:ascii="SimSun" w:hAnsi="SimSun" w:cs="SimSun"/>
          <w:color w:val="000000"/>
          <w:sz w:val="22"/>
          <w:szCs w:val="22"/>
          <w:lang w:eastAsia="zh-CN"/>
        </w:rPr>
      </w:pPr>
      <w:r w:rsidRPr="00F17E05">
        <w:t xml:space="preserve">Peak </w:t>
      </w:r>
      <w:r w:rsidRPr="00F17E05">
        <w:rPr>
          <w:lang w:eastAsia="zh-CN"/>
        </w:rPr>
        <w:t>d</w:t>
      </w:r>
      <w:r w:rsidRPr="00F17E05">
        <w:t xml:space="preserve">ata </w:t>
      </w:r>
      <w:r w:rsidRPr="00F17E05">
        <w:rPr>
          <w:lang w:eastAsia="zh-CN"/>
        </w:rPr>
        <w:t>r</w:t>
      </w:r>
      <w:r w:rsidRPr="00F17E05">
        <w:t xml:space="preserve">ate is the maximum achievable data rate under ideal conditions (in bit/s),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518DFDAF" w14:textId="77777777" w:rsidR="002F0290" w:rsidRPr="00F17E05" w:rsidRDefault="002F0290" w:rsidP="002F0290">
      <w:pPr>
        <w:rPr>
          <w:szCs w:val="24"/>
          <w:lang w:eastAsia="zh-CN"/>
        </w:rPr>
      </w:pPr>
      <w:r w:rsidRPr="00F17E05">
        <w:t xml:space="preserve">Peak data rate is defined for a single mobile station. In a single band, it is related to the peak </w:t>
      </w:r>
      <w:r w:rsidR="000A2078">
        <w:t>spectral eff</w:t>
      </w:r>
      <w:r w:rsidRPr="00F17E05">
        <w:t xml:space="preserve">iciency in that band. </w:t>
      </w:r>
      <w:r w:rsidRPr="002F0290">
        <w:rPr>
          <w:color w:val="000000"/>
          <w:lang w:eastAsia="zh-CN"/>
        </w:rPr>
        <w:t>L</w:t>
      </w:r>
      <w:r w:rsidRPr="002F0290">
        <w:rPr>
          <w:color w:val="000000"/>
        </w:rPr>
        <w:t>et W denote the</w:t>
      </w:r>
      <w:r w:rsidRPr="002F0290">
        <w:rPr>
          <w:color w:val="000000"/>
          <w:lang w:eastAsia="zh-CN"/>
        </w:rPr>
        <w:t xml:space="preserve"> </w:t>
      </w:r>
      <w:r w:rsidRPr="002F0290">
        <w:rPr>
          <w:color w:val="000000"/>
        </w:rPr>
        <w:t>channel bandwidth and</w:t>
      </w:r>
      <w:r w:rsidRPr="002F0290">
        <w:rPr>
          <w:color w:val="000000"/>
          <w:lang w:eastAsia="zh-CN"/>
        </w:rPr>
        <w:t xml:space="preserve"> </w:t>
      </w:r>
      <w:r w:rsidRPr="00F17E05">
        <w:fldChar w:fldCharType="begin"/>
      </w:r>
      <w:r w:rsidRPr="00F17E05">
        <w:fldChar w:fldCharType="end"/>
      </w:r>
      <w:proofErr w:type="spellStart"/>
      <w:r w:rsidRPr="00F17E05">
        <w:t>SE</w:t>
      </w:r>
      <w:r w:rsidRPr="00F17E05">
        <w:rPr>
          <w:vertAlign w:val="subscript"/>
        </w:rPr>
        <w:t>p</w:t>
      </w:r>
      <w:proofErr w:type="spellEnd"/>
      <w:r w:rsidRPr="002F0290">
        <w:rPr>
          <w:color w:val="000000"/>
          <w:lang w:eastAsia="zh-CN"/>
        </w:rPr>
        <w:t xml:space="preserve"> denote the </w:t>
      </w:r>
      <w:r w:rsidRPr="00F17E05">
        <w:rPr>
          <w:lang w:eastAsia="zh-CN"/>
        </w:rPr>
        <w:t>p</w:t>
      </w:r>
      <w:r w:rsidRPr="00F17E05">
        <w:t xml:space="preserve">eak </w:t>
      </w:r>
      <w:r w:rsidR="000A2078">
        <w:t>spectral eff</w:t>
      </w:r>
      <w:r w:rsidRPr="00F17E05">
        <w:t>iciency in that band</w:t>
      </w:r>
      <w:r w:rsidRPr="00F17E05">
        <w:rPr>
          <w:lang w:eastAsia="zh-CN"/>
        </w:rPr>
        <w:t>. Then the p</w:t>
      </w:r>
      <w:r w:rsidRPr="00F17E05">
        <w:t>eak data rate</w:t>
      </w:r>
      <w:r w:rsidRPr="00F17E05">
        <w:rPr>
          <w:lang w:eastAsia="zh-CN"/>
        </w:rPr>
        <w:t xml:space="preserve"> </w:t>
      </w:r>
      <w:r w:rsidRPr="00F17E05">
        <w:t>R</w:t>
      </w:r>
      <w:r w:rsidRPr="00F17E05">
        <w:rPr>
          <w:vertAlign w:val="subscript"/>
        </w:rPr>
        <w:t>p</w:t>
      </w:r>
      <w:r w:rsidRPr="00F17E05">
        <w:t xml:space="preserve"> </w:t>
      </w:r>
      <w:r w:rsidRPr="00F17E05">
        <w:rPr>
          <w:lang w:eastAsia="zh-CN"/>
        </w:rPr>
        <w:t>is given by:</w:t>
      </w:r>
    </w:p>
    <w:p w14:paraId="4F4A058E" w14:textId="77777777" w:rsidR="002F0290" w:rsidRPr="003450F8" w:rsidRDefault="002F0290" w:rsidP="00697DA1">
      <w:pPr>
        <w:pStyle w:val="EQ"/>
        <w:jc w:val="center"/>
        <w:rPr>
          <w:lang w:eastAsia="zh-CN"/>
        </w:rPr>
      </w:pPr>
      <w:r w:rsidRPr="003450F8">
        <w:t>R</w:t>
      </w:r>
      <w:r w:rsidRPr="003450F8">
        <w:rPr>
          <w:vertAlign w:val="subscript"/>
        </w:rPr>
        <w:t>p</w:t>
      </w:r>
      <w:r w:rsidRPr="003450F8">
        <w:t xml:space="preserve"> = W × SE</w:t>
      </w:r>
      <w:r w:rsidRPr="003450F8">
        <w:rPr>
          <w:vertAlign w:val="subscript"/>
        </w:rPr>
        <w:t>p</w:t>
      </w:r>
    </w:p>
    <w:p w14:paraId="65C3F066" w14:textId="77777777" w:rsidR="002F0290" w:rsidRPr="00F17E05" w:rsidRDefault="002F0290" w:rsidP="002F0290">
      <w:r w:rsidRPr="00F17E05">
        <w:t xml:space="preserve">Peak </w:t>
      </w:r>
      <w:r w:rsidR="000A2078">
        <w:t>spectral eff</w:t>
      </w:r>
      <w:r w:rsidRPr="00F17E05">
        <w:t>iciency and available bandwidth may have different values in different frequency ranges. In case</w:t>
      </w:r>
      <w:r w:rsidRPr="00F17E05" w:rsidDel="002360CE">
        <w:t xml:space="preserve"> </w:t>
      </w:r>
      <w:r w:rsidRPr="00F17E05">
        <w:t>bandwidth is aggregated across multiple bands, the peak data rate will be summed over the bands.</w:t>
      </w:r>
      <w:r w:rsidRPr="00F17E05">
        <w:rPr>
          <w:i/>
          <w:iCs/>
        </w:rPr>
        <w:t xml:space="preserve"> </w:t>
      </w:r>
      <w:r w:rsidRPr="00F17E05">
        <w:t xml:space="preserve">Therefore, if bandwidth is aggregated across </w:t>
      </w:r>
      <w:r w:rsidRPr="00F17E05">
        <w:rPr>
          <w:i/>
        </w:rPr>
        <w:t>Q</w:t>
      </w:r>
      <w:r w:rsidRPr="00F17E05">
        <w:t xml:space="preserve"> </w:t>
      </w:r>
      <w:proofErr w:type="gramStart"/>
      <w:r w:rsidRPr="00F17E05">
        <w:t>bands</w:t>
      </w:r>
      <w:proofErr w:type="gramEnd"/>
      <w:r w:rsidRPr="00F17E05">
        <w:t xml:space="preserve"> then the total peak data rate is</w:t>
      </w:r>
    </w:p>
    <w:p w14:paraId="28EA74C3" w14:textId="79A89D20" w:rsidR="002F0290" w:rsidRPr="003450F8" w:rsidRDefault="00473E01" w:rsidP="00697DA1">
      <w:pPr>
        <w:pStyle w:val="EQ"/>
        <w:jc w:val="center"/>
        <w:rPr>
          <w:vertAlign w:val="subscript"/>
        </w:rPr>
      </w:pPr>
      <m:oMath>
        <m:r>
          <w:rPr>
            <w:rFonts w:ascii="Cambria Math" w:hAnsi="Cambria Math"/>
          </w:rPr>
          <m:t>R</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Q</m:t>
            </m:r>
          </m:sup>
          <m:e>
            <m:r>
              <m:rPr>
                <m:sty m:val="p"/>
              </m:rPr>
              <w:rPr>
                <w:rFonts w:ascii="Cambria Math" w:hAnsi="Cambria Math"/>
              </w:rPr>
              <m:t xml:space="preserve">  </m:t>
            </m:r>
          </m:e>
        </m:nary>
      </m:oMath>
      <w:r w:rsidR="002F0290" w:rsidRPr="003450F8">
        <w:t>W</w:t>
      </w:r>
      <w:r w:rsidR="002F0290" w:rsidRPr="003450F8">
        <w:rPr>
          <w:sz w:val="32"/>
          <w:vertAlign w:val="subscript"/>
        </w:rPr>
        <w:t>i</w:t>
      </w:r>
      <w:r w:rsidR="002F0290" w:rsidRPr="003450F8">
        <w:t xml:space="preserve"> × SE</w:t>
      </w:r>
      <w:r w:rsidR="002F0290" w:rsidRPr="003450F8">
        <w:rPr>
          <w:sz w:val="22"/>
        </w:rPr>
        <w:t>p</w:t>
      </w:r>
      <w:r w:rsidR="002F0290" w:rsidRPr="003450F8">
        <w:rPr>
          <w:sz w:val="32"/>
          <w:vertAlign w:val="subscript"/>
        </w:rPr>
        <w:t>i</w:t>
      </w:r>
    </w:p>
    <w:p w14:paraId="458E3268" w14:textId="77777777" w:rsidR="002F0290" w:rsidRPr="003450F8" w:rsidRDefault="002F0290" w:rsidP="002F0290">
      <w:r w:rsidRPr="003450F8">
        <w:t>where W</w:t>
      </w:r>
      <w:r w:rsidRPr="003450F8">
        <w:rPr>
          <w:vertAlign w:val="subscript"/>
        </w:rPr>
        <w:t>i</w:t>
      </w:r>
      <w:r w:rsidRPr="003450F8">
        <w:t xml:space="preserve"> and </w:t>
      </w:r>
      <w:proofErr w:type="spellStart"/>
      <w:r w:rsidRPr="003450F8">
        <w:t>SEp</w:t>
      </w:r>
      <w:r w:rsidRPr="003450F8">
        <w:rPr>
          <w:vertAlign w:val="subscript"/>
        </w:rPr>
        <w:t>i</w:t>
      </w:r>
      <w:proofErr w:type="spellEnd"/>
      <w:r w:rsidRPr="003450F8">
        <w:t xml:space="preserve"> (i = </w:t>
      </w:r>
      <w:proofErr w:type="gramStart"/>
      <w:r w:rsidRPr="003450F8">
        <w:t>1,…</w:t>
      </w:r>
      <w:proofErr w:type="gramEnd"/>
      <w:r w:rsidRPr="003450F8">
        <w:t>Q) are the component bandwidths and Spectral efficiencies respectively.</w:t>
      </w:r>
    </w:p>
    <w:p w14:paraId="7B30AA40" w14:textId="77777777" w:rsidR="002F0290" w:rsidRPr="003450F8" w:rsidRDefault="002F0290" w:rsidP="002F0290">
      <w:r w:rsidRPr="003450F8">
        <w:t xml:space="preserve">This requirement is defined for the purpose of evaluation in the Immersive Communication usage scenario. </w:t>
      </w:r>
    </w:p>
    <w:p w14:paraId="15005DBA" w14:textId="77777777" w:rsidR="002F0290" w:rsidRPr="003450F8" w:rsidRDefault="002F0290" w:rsidP="002F0290">
      <w:r w:rsidRPr="003450F8">
        <w:t xml:space="preserve">The </w:t>
      </w:r>
      <w:r>
        <w:t>targets</w:t>
      </w:r>
      <w:r w:rsidRPr="003450F8">
        <w:t xml:space="preserve"> for peak data rate are as follows:</w:t>
      </w:r>
    </w:p>
    <w:p w14:paraId="4A186171" w14:textId="77777777" w:rsidR="002F0290" w:rsidRPr="003450F8" w:rsidRDefault="002F0290" w:rsidP="00697DA1">
      <w:pPr>
        <w:pStyle w:val="B1"/>
      </w:pPr>
      <w:r w:rsidRPr="003450F8">
        <w:t>–</w:t>
      </w:r>
      <w:r w:rsidRPr="003450F8">
        <w:tab/>
        <w:t>Downlink peak data rate is TBD Gbit/s.</w:t>
      </w:r>
    </w:p>
    <w:p w14:paraId="245F00B9" w14:textId="77777777" w:rsidR="002F0290" w:rsidRDefault="002F0290" w:rsidP="00697DA1">
      <w:pPr>
        <w:pStyle w:val="B1"/>
      </w:pPr>
      <w:r w:rsidRPr="003450F8">
        <w:t>–</w:t>
      </w:r>
      <w:r w:rsidRPr="003450F8">
        <w:tab/>
        <w:t>Uplink peak data rate is TBD Gbit/s.</w:t>
      </w:r>
    </w:p>
    <w:p w14:paraId="6BAB766C" w14:textId="77777777" w:rsidR="002F0290" w:rsidRPr="003450F8" w:rsidRDefault="002F0290" w:rsidP="002F0290">
      <w:pPr>
        <w:pStyle w:val="enumlev1"/>
      </w:pPr>
    </w:p>
    <w:p w14:paraId="2BEAF66F" w14:textId="77777777" w:rsidR="000B298C" w:rsidRDefault="000B298C" w:rsidP="00896A75">
      <w:pPr>
        <w:pStyle w:val="Heading2"/>
        <w:rPr>
          <w:lang w:eastAsia="zh-CN"/>
        </w:rPr>
      </w:pPr>
      <w:bookmarkStart w:id="15" w:name="_Toc519780357"/>
      <w:r>
        <w:rPr>
          <w:rFonts w:hint="eastAsia"/>
        </w:rPr>
        <w:t>7</w:t>
      </w:r>
      <w:r w:rsidRPr="00896A75">
        <w:t>.</w:t>
      </w:r>
      <w:r w:rsidR="00896A75">
        <w:rPr>
          <w:rFonts w:hint="eastAsia"/>
        </w:rPr>
        <w:t>2</w:t>
      </w:r>
      <w:r w:rsidRPr="00896A75">
        <w:tab/>
      </w:r>
      <w:r w:rsidR="00626C4C">
        <w:rPr>
          <w:rFonts w:hint="eastAsia"/>
          <w:lang w:eastAsia="zh-CN"/>
        </w:rPr>
        <w:t xml:space="preserve">Peak </w:t>
      </w:r>
      <w:r>
        <w:t>Spectral efficiency</w:t>
      </w:r>
      <w:bookmarkEnd w:id="15"/>
    </w:p>
    <w:p w14:paraId="6FFCDB0F" w14:textId="77777777" w:rsidR="002F0290" w:rsidRPr="00F17E05" w:rsidRDefault="002F0290" w:rsidP="002F0290">
      <w:pPr>
        <w:rPr>
          <w:lang w:eastAsia="de-DE"/>
        </w:rPr>
      </w:pPr>
      <w:r w:rsidRPr="00F17E05">
        <w:t>Peak spectr</w:t>
      </w:r>
      <w:r>
        <w:t>al</w:t>
      </w:r>
      <w:r w:rsidRPr="00F17E05">
        <w:t xml:space="preserve"> efficiency is the maximum data rate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526CCD61" w14:textId="6289422E" w:rsidR="002F0290" w:rsidRPr="00F17E05" w:rsidRDefault="002F0290" w:rsidP="002F0290">
      <w:r w:rsidRPr="00F17E05">
        <w:t xml:space="preserve">This requirement is defined for the purpose of evaluation in the </w:t>
      </w:r>
      <w:r w:rsidR="00CF0D3C" w:rsidRPr="003450F8">
        <w:t xml:space="preserve">Immersive Communication </w:t>
      </w:r>
      <w:r w:rsidRPr="00F17E05">
        <w:t>usage scenario.</w:t>
      </w:r>
    </w:p>
    <w:p w14:paraId="330FD0B0" w14:textId="77777777" w:rsidR="002F0290" w:rsidRPr="00F17E05" w:rsidRDefault="002F0290" w:rsidP="002F0290">
      <w:pPr>
        <w:rPr>
          <w:lang w:eastAsia="zh-CN"/>
        </w:rPr>
      </w:pPr>
      <w:r w:rsidRPr="00F17E05">
        <w:rPr>
          <w:lang w:eastAsia="zh-CN"/>
        </w:rPr>
        <w:t xml:space="preserve">The </w:t>
      </w:r>
      <w:r>
        <w:rPr>
          <w:lang w:eastAsia="zh-CN"/>
        </w:rPr>
        <w:t>targets</w:t>
      </w:r>
      <w:r w:rsidRPr="00F17E05">
        <w:rPr>
          <w:lang w:eastAsia="zh-CN"/>
        </w:rPr>
        <w:t xml:space="preserve"> for peak </w:t>
      </w:r>
      <w:r w:rsidR="000A2078">
        <w:rPr>
          <w:lang w:eastAsia="zh-CN"/>
        </w:rPr>
        <w:t>spectral eff</w:t>
      </w:r>
      <w:r w:rsidRPr="00F17E05">
        <w:rPr>
          <w:lang w:eastAsia="zh-CN"/>
        </w:rPr>
        <w:t xml:space="preserve">iciencies are as follows: </w:t>
      </w:r>
    </w:p>
    <w:p w14:paraId="00C5D099" w14:textId="77777777" w:rsidR="002F0290" w:rsidRPr="00F17E05" w:rsidRDefault="002F0290" w:rsidP="00697DA1">
      <w:pPr>
        <w:pStyle w:val="B1"/>
        <w:rPr>
          <w:lang w:eastAsia="zh-CN"/>
        </w:rPr>
      </w:pPr>
      <w:r w:rsidRPr="00F17E05">
        <w:rPr>
          <w:lang w:eastAsia="zh-CN"/>
        </w:rPr>
        <w:t>–</w:t>
      </w:r>
      <w:r w:rsidRPr="00F17E05">
        <w:rPr>
          <w:lang w:eastAsia="zh-CN"/>
        </w:rPr>
        <w:tab/>
        <w:t xml:space="preserve">Downlink peak </w:t>
      </w:r>
      <w:r w:rsidR="000A2078">
        <w:rPr>
          <w:lang w:eastAsia="zh-CN"/>
        </w:rPr>
        <w:t>spectral eff</w:t>
      </w:r>
      <w:r w:rsidRPr="00F17E05">
        <w:rPr>
          <w:lang w:eastAsia="zh-CN"/>
        </w:rPr>
        <w:t>iciency is TBD bit/s/Hz.</w:t>
      </w:r>
    </w:p>
    <w:p w14:paraId="3FE03D32" w14:textId="77777777" w:rsidR="002F0290" w:rsidRPr="00F17E05" w:rsidRDefault="002F0290" w:rsidP="00697DA1">
      <w:pPr>
        <w:pStyle w:val="B1"/>
        <w:rPr>
          <w:lang w:eastAsia="zh-CN"/>
        </w:rPr>
      </w:pPr>
      <w:r w:rsidRPr="00F17E05">
        <w:rPr>
          <w:lang w:eastAsia="zh-CN"/>
        </w:rPr>
        <w:t>–</w:t>
      </w:r>
      <w:r w:rsidRPr="00F17E05">
        <w:rPr>
          <w:lang w:eastAsia="zh-CN"/>
        </w:rPr>
        <w:tab/>
        <w:t xml:space="preserve">Uplink peak </w:t>
      </w:r>
      <w:r w:rsidR="000A2078">
        <w:rPr>
          <w:lang w:eastAsia="zh-CN"/>
        </w:rPr>
        <w:t>spectral eff</w:t>
      </w:r>
      <w:r w:rsidRPr="00F17E05">
        <w:rPr>
          <w:lang w:eastAsia="zh-CN"/>
        </w:rPr>
        <w:t>iciency is TBD bit/s/Hz.</w:t>
      </w:r>
    </w:p>
    <w:p w14:paraId="1898892D" w14:textId="77777777" w:rsidR="002F0290" w:rsidRPr="00F17E05" w:rsidRDefault="002F0290" w:rsidP="002F0290">
      <w:pPr>
        <w:rPr>
          <w:b/>
        </w:rPr>
      </w:pPr>
      <w:r w:rsidRPr="00F17E05">
        <w:rPr>
          <w:lang w:eastAsia="zh-CN"/>
        </w:rPr>
        <w:t xml:space="preserve">These values were defined assuming an antenna configuration </w:t>
      </w:r>
      <w:r w:rsidRPr="00F17E05">
        <w:rPr>
          <w:rFonts w:eastAsia="MS Mincho"/>
          <w:lang w:eastAsia="ja-JP"/>
        </w:rPr>
        <w:t xml:space="preserve">to </w:t>
      </w:r>
      <w:r w:rsidRPr="00F17E05">
        <w:rPr>
          <w:lang w:eastAsia="zh-CN"/>
        </w:rPr>
        <w:t>enable</w:t>
      </w:r>
      <w:r w:rsidRPr="00F17E05">
        <w:rPr>
          <w:rFonts w:eastAsia="MS Mincho"/>
          <w:lang w:eastAsia="ja-JP"/>
        </w:rPr>
        <w:t xml:space="preserve"> TBD spatial layers (streams) in the downlink and TBD spatial layers (streams) in the uplink.</w:t>
      </w:r>
    </w:p>
    <w:p w14:paraId="2ED33267" w14:textId="77777777" w:rsidR="00877A94" w:rsidRDefault="00877A94" w:rsidP="00896A75">
      <w:pPr>
        <w:pStyle w:val="Heading2"/>
      </w:pPr>
      <w:bookmarkStart w:id="16" w:name="_Toc519780358"/>
      <w:r>
        <w:lastRenderedPageBreak/>
        <w:t>7.3</w:t>
      </w:r>
      <w:r>
        <w:tab/>
        <w:t>User experienced data rate</w:t>
      </w:r>
    </w:p>
    <w:p w14:paraId="774175F4" w14:textId="77777777" w:rsidR="00877A94" w:rsidRPr="00F17E05" w:rsidRDefault="00877A94" w:rsidP="00877A94">
      <w:r w:rsidRPr="00F17E05">
        <w:rPr>
          <w:rFonts w:eastAsia="+mn-ea"/>
        </w:rPr>
        <w:t>User experienced data rate</w:t>
      </w:r>
      <w:r w:rsidRPr="00F17E05">
        <w:rPr>
          <w:lang w:eastAsia="zh-CN"/>
        </w:rPr>
        <w:t xml:space="preserve"> is the 5% point of the </w:t>
      </w:r>
      <w:r w:rsidRPr="00F17E05">
        <w:rPr>
          <w:lang w:eastAsia="ko-KR"/>
        </w:rPr>
        <w:t>cumulative distribution function (CDF) of the user throughput</w:t>
      </w:r>
      <w:r w:rsidRPr="00F17E05">
        <w:rPr>
          <w:lang w:eastAsia="zh-CN"/>
        </w:rPr>
        <w:t xml:space="preserve">. User throughput (during active time) is defined as </w:t>
      </w:r>
      <w:r w:rsidRPr="00F17E05">
        <w:t xml:space="preserve">the number of correctly received bits, i.e. the number of bits contained in the service data units (SDUs) delivered to Layer 3, over a certain </w:t>
      </w:r>
      <w:proofErr w:type="gramStart"/>
      <w:r w:rsidRPr="00F17E05">
        <w:t>period of time</w:t>
      </w:r>
      <w:proofErr w:type="gramEnd"/>
      <w:r w:rsidRPr="00F17E05">
        <w:t xml:space="preserve">. </w:t>
      </w:r>
    </w:p>
    <w:p w14:paraId="2556F7FF" w14:textId="77777777" w:rsidR="00877A94" w:rsidRPr="00F17E05" w:rsidRDefault="00877A94" w:rsidP="00877A94">
      <w:pPr>
        <w:rPr>
          <w:szCs w:val="24"/>
          <w:lang w:eastAsia="zh-CN"/>
        </w:rPr>
      </w:pPr>
      <w:r w:rsidRPr="00F17E05">
        <w:rPr>
          <w:lang w:eastAsia="zh-CN"/>
        </w:rPr>
        <w:t xml:space="preserve">In </w:t>
      </w:r>
      <w:r w:rsidRPr="00F17E05">
        <w:t xml:space="preserve">case </w:t>
      </w:r>
      <w:r w:rsidRPr="00F17E05">
        <w:rPr>
          <w:szCs w:val="24"/>
          <w:lang w:eastAsia="zh-CN"/>
        </w:rPr>
        <w:t xml:space="preserve">of </w:t>
      </w:r>
      <w:r w:rsidRPr="00F17E05">
        <w:t xml:space="preserve">one </w:t>
      </w:r>
      <w:r w:rsidRPr="00F17E05">
        <w:rPr>
          <w:lang w:eastAsia="zh-CN"/>
        </w:rPr>
        <w:t xml:space="preserve">frequency </w:t>
      </w:r>
      <w:r w:rsidRPr="00F17E05">
        <w:t xml:space="preserve">band and one layer of </w:t>
      </w:r>
      <w:r w:rsidRPr="00F17E05">
        <w:rPr>
          <w:lang w:eastAsia="zh-CN"/>
        </w:rPr>
        <w:t>transmission reception points (</w:t>
      </w:r>
      <w:proofErr w:type="spellStart"/>
      <w:r w:rsidRPr="00F17E05">
        <w:t>TRxP</w:t>
      </w:r>
      <w:proofErr w:type="spellEnd"/>
      <w:r w:rsidRPr="00F17E05">
        <w:t>)</w:t>
      </w:r>
      <w:r w:rsidRPr="00F17E05">
        <w:rPr>
          <w:lang w:eastAsia="zh-CN"/>
        </w:rPr>
        <w:t xml:space="preserve">, </w:t>
      </w:r>
      <w:r w:rsidRPr="00F17E05">
        <w:rPr>
          <w:lang w:eastAsia="ja-JP"/>
        </w:rPr>
        <w:t xml:space="preserve">the </w:t>
      </w:r>
      <w:r w:rsidRPr="00F17E05">
        <w:rPr>
          <w:lang w:eastAsia="zh-CN"/>
        </w:rPr>
        <w:t xml:space="preserve">user experienced data rate could be derived from </w:t>
      </w:r>
      <w:r w:rsidRPr="00F17E05">
        <w:rPr>
          <w:lang w:eastAsia="ja-JP"/>
        </w:rPr>
        <w:t xml:space="preserve">the </w:t>
      </w:r>
      <w:r w:rsidRPr="00F17E05">
        <w:rPr>
          <w:lang w:eastAsia="zh-CN"/>
        </w:rPr>
        <w:t>5</w:t>
      </w:r>
      <w:r w:rsidRPr="00F17E05">
        <w:rPr>
          <w:vertAlign w:val="superscript"/>
          <w:lang w:eastAsia="zh-CN"/>
        </w:rPr>
        <w:t>th</w:t>
      </w:r>
      <w:r w:rsidRPr="00F17E05">
        <w:rPr>
          <w:lang w:eastAsia="zh-CN"/>
        </w:rPr>
        <w:t xml:space="preserve"> percentile user </w:t>
      </w:r>
      <w:r w:rsidR="000A2078">
        <w:rPr>
          <w:lang w:eastAsia="zh-CN"/>
        </w:rPr>
        <w:t>spectral eff</w:t>
      </w:r>
      <w:r w:rsidRPr="00F17E05">
        <w:rPr>
          <w:lang w:eastAsia="zh-CN"/>
        </w:rPr>
        <w:t xml:space="preserve">iciency. </w:t>
      </w:r>
      <w:r w:rsidRPr="00877A94">
        <w:rPr>
          <w:color w:val="000000"/>
          <w:lang w:eastAsia="zh-CN"/>
        </w:rPr>
        <w:t>L</w:t>
      </w:r>
      <w:r w:rsidRPr="00877A94">
        <w:rPr>
          <w:color w:val="000000"/>
        </w:rPr>
        <w:t>et W denote the</w:t>
      </w:r>
      <w:r w:rsidRPr="00877A94">
        <w:rPr>
          <w:color w:val="000000"/>
          <w:lang w:eastAsia="zh-CN"/>
        </w:rPr>
        <w:t xml:space="preserve"> </w:t>
      </w:r>
      <w:r w:rsidRPr="00877A94">
        <w:rPr>
          <w:color w:val="000000"/>
        </w:rPr>
        <w:t>channel bandwidth and</w:t>
      </w:r>
      <w:r w:rsidRPr="00F17E05">
        <w:fldChar w:fldCharType="begin"/>
      </w:r>
      <w:r w:rsidRPr="00F17E05">
        <w:fldChar w:fldCharType="end"/>
      </w:r>
      <w:r w:rsidRPr="00877A94">
        <w:rPr>
          <w:color w:val="000000"/>
          <w:lang w:eastAsia="zh-CN"/>
        </w:rPr>
        <w:t xml:space="preserve"> </w:t>
      </w:r>
      <w:proofErr w:type="spellStart"/>
      <w:r w:rsidRPr="00877A94">
        <w:rPr>
          <w:color w:val="000000"/>
          <w:lang w:eastAsia="zh-CN"/>
        </w:rPr>
        <w:t>SE</w:t>
      </w:r>
      <w:r w:rsidRPr="00877A94">
        <w:rPr>
          <w:color w:val="000000"/>
          <w:vertAlign w:val="subscript"/>
          <w:lang w:eastAsia="zh-CN"/>
        </w:rPr>
        <w:t>user</w:t>
      </w:r>
      <w:proofErr w:type="spellEnd"/>
      <w:r w:rsidRPr="00877A94">
        <w:rPr>
          <w:color w:val="000000"/>
          <w:lang w:eastAsia="zh-CN"/>
        </w:rPr>
        <w:t xml:space="preserve"> denote the 5</w:t>
      </w:r>
      <w:r w:rsidRPr="00877A94">
        <w:rPr>
          <w:color w:val="000000"/>
          <w:vertAlign w:val="superscript"/>
          <w:lang w:eastAsia="zh-CN"/>
        </w:rPr>
        <w:t>th</w:t>
      </w:r>
      <w:r w:rsidRPr="00877A94">
        <w:rPr>
          <w:color w:val="000000"/>
          <w:lang w:eastAsia="zh-CN"/>
        </w:rPr>
        <w:t xml:space="preserve"> percentile </w:t>
      </w:r>
      <w:r w:rsidRPr="00F17E05">
        <w:rPr>
          <w:lang w:eastAsia="zh-CN"/>
        </w:rPr>
        <w:t>user</w:t>
      </w:r>
      <w:r w:rsidRPr="00F17E05">
        <w:t xml:space="preserve"> [184] </w:t>
      </w:r>
      <w:r w:rsidR="000A2078">
        <w:t>spectral eff</w:t>
      </w:r>
      <w:r w:rsidRPr="00F17E05">
        <w:t>iciency</w:t>
      </w:r>
      <w:r w:rsidRPr="00F17E05">
        <w:rPr>
          <w:lang w:eastAsia="zh-CN"/>
        </w:rPr>
        <w:t xml:space="preserve">. Then the user experienced data rate, </w:t>
      </w:r>
      <w:proofErr w:type="spellStart"/>
      <w:r w:rsidRPr="00F17E05">
        <w:t>R</w:t>
      </w:r>
      <w:r w:rsidRPr="00F17E05">
        <w:rPr>
          <w:vertAlign w:val="subscript"/>
        </w:rPr>
        <w:t>user</w:t>
      </w:r>
      <w:proofErr w:type="spellEnd"/>
      <w:r w:rsidRPr="00F17E05">
        <w:t xml:space="preserve"> </w:t>
      </w:r>
      <w:r w:rsidRPr="00F17E05">
        <w:rPr>
          <w:lang w:eastAsia="zh-CN"/>
        </w:rPr>
        <w:t>is given by:</w:t>
      </w:r>
    </w:p>
    <w:p w14:paraId="1474A9E9" w14:textId="77777777" w:rsidR="00877A94" w:rsidRPr="00877A94" w:rsidRDefault="00877A94" w:rsidP="00697DA1">
      <w:pPr>
        <w:pStyle w:val="EQ"/>
        <w:jc w:val="center"/>
        <w:rPr>
          <w:color w:val="000000"/>
          <w:lang w:eastAsia="zh-CN"/>
        </w:rPr>
      </w:pPr>
      <w:r w:rsidRPr="00F17E05">
        <w:fldChar w:fldCharType="begin"/>
      </w:r>
      <w:r w:rsidRPr="00F17E05">
        <w:fldChar w:fldCharType="end"/>
      </w:r>
      <w:r w:rsidRPr="00F17E05">
        <w:t>R</w:t>
      </w:r>
      <w:r w:rsidRPr="00F17E05">
        <w:rPr>
          <w:vertAlign w:val="subscript"/>
        </w:rPr>
        <w:t>user</w:t>
      </w:r>
      <w:r w:rsidRPr="00F17E05">
        <w:t xml:space="preserve"> = W × SE</w:t>
      </w:r>
      <w:r w:rsidRPr="00F17E05">
        <w:rPr>
          <w:vertAlign w:val="subscript"/>
        </w:rPr>
        <w:t>user</w:t>
      </w:r>
    </w:p>
    <w:p w14:paraId="5AA712EE" w14:textId="77777777" w:rsidR="00877A94" w:rsidRPr="00877A94" w:rsidRDefault="00877A94" w:rsidP="00697DA1">
      <w:pPr>
        <w:rPr>
          <w:color w:val="000000"/>
          <w:lang w:eastAsia="zh-CN"/>
        </w:rPr>
      </w:pPr>
      <w:r w:rsidRPr="00F17E05">
        <w:t xml:space="preserve">In case bandwidth is aggregated across multiple bands (one or more </w:t>
      </w:r>
      <w:proofErr w:type="spellStart"/>
      <w:r w:rsidRPr="00F17E05">
        <w:t>TRxP</w:t>
      </w:r>
      <w:proofErr w:type="spellEnd"/>
      <w:r w:rsidRPr="00F17E05">
        <w:t xml:space="preserve"> layers), the user experienced data rate will be summed over the bands.</w:t>
      </w:r>
    </w:p>
    <w:p w14:paraId="568E12A5" w14:textId="0AADE5F5" w:rsidR="00877A94" w:rsidRPr="00F17E05" w:rsidRDefault="00877A94" w:rsidP="00697DA1">
      <w:pPr>
        <w:pStyle w:val="EQ"/>
      </w:pPr>
      <w:r w:rsidRPr="00F17E05">
        <w:t xml:space="preserve">This requirement is defined for the purpose of evaluation in the </w:t>
      </w:r>
      <w:r w:rsidR="00831E59" w:rsidRPr="00F17E05">
        <w:t>Immersive Communication usage scenario</w:t>
      </w:r>
      <w:r w:rsidRPr="00F17E05">
        <w:t>.</w:t>
      </w:r>
    </w:p>
    <w:p w14:paraId="236E2A25" w14:textId="4C5B9BA1" w:rsidR="00877A94" w:rsidRPr="00F17E05" w:rsidRDefault="00877A94" w:rsidP="00877A94">
      <w:pPr>
        <w:rPr>
          <w:lang w:eastAsia="zh-CN"/>
        </w:rPr>
      </w:pPr>
      <w:r w:rsidRPr="00F17E05">
        <w:t xml:space="preserve">The target values for the </w:t>
      </w:r>
      <w:r w:rsidRPr="00F17E05">
        <w:rPr>
          <w:rFonts w:eastAsia="MS Mincho"/>
        </w:rPr>
        <w:t>user experienced data rate</w:t>
      </w:r>
      <w:r w:rsidRPr="00F17E05">
        <w:t xml:space="preserve"> </w:t>
      </w:r>
      <w:r w:rsidRPr="00F17E05">
        <w:rPr>
          <w:lang w:eastAsia="zh-CN"/>
        </w:rPr>
        <w:t xml:space="preserve">are as follows in the </w:t>
      </w:r>
      <w:r w:rsidR="00CF0D3C" w:rsidRPr="00D208B9">
        <w:t xml:space="preserve">Dense Urban – </w:t>
      </w:r>
      <w:r w:rsidR="00CF0D3C">
        <w:t>IC</w:t>
      </w:r>
      <w:r w:rsidR="00CF0D3C" w:rsidRPr="00F17E05" w:rsidDel="00CF0D3C">
        <w:rPr>
          <w:rFonts w:eastAsia="MS Mincho"/>
        </w:rPr>
        <w:t xml:space="preserve"> </w:t>
      </w:r>
      <w:r w:rsidRPr="00F17E05">
        <w:rPr>
          <w:rFonts w:eastAsia="MS Mincho"/>
        </w:rPr>
        <w:t>test environment(s)</w:t>
      </w:r>
      <w:r w:rsidRPr="00F17E05">
        <w:rPr>
          <w:lang w:eastAsia="zh-CN"/>
        </w:rPr>
        <w:t xml:space="preserve">: </w:t>
      </w:r>
    </w:p>
    <w:p w14:paraId="54539DFD" w14:textId="77777777" w:rsidR="00877A94" w:rsidRPr="00F17E05" w:rsidRDefault="00877A94" w:rsidP="00697DA1">
      <w:pPr>
        <w:pStyle w:val="B1"/>
        <w:rPr>
          <w:lang w:eastAsia="zh-CN"/>
        </w:rPr>
      </w:pPr>
      <w:r w:rsidRPr="00F17E05">
        <w:rPr>
          <w:lang w:eastAsia="zh-CN"/>
        </w:rPr>
        <w:t>–</w:t>
      </w:r>
      <w:r w:rsidRPr="00F17E05">
        <w:rPr>
          <w:lang w:eastAsia="zh-CN"/>
        </w:rPr>
        <w:tab/>
        <w:t xml:space="preserve">Downlink </w:t>
      </w:r>
      <w:r w:rsidRPr="00F17E05">
        <w:rPr>
          <w:rFonts w:eastAsia="MS Mincho"/>
        </w:rPr>
        <w:t>user experienced data rate</w:t>
      </w:r>
      <w:r w:rsidRPr="00F17E05">
        <w:t xml:space="preserve"> </w:t>
      </w:r>
      <w:r w:rsidRPr="00F17E05">
        <w:rPr>
          <w:lang w:eastAsia="zh-CN"/>
        </w:rPr>
        <w:t xml:space="preserve">is TBD Mbit/s. </w:t>
      </w:r>
    </w:p>
    <w:p w14:paraId="26E0D6DE" w14:textId="77777777" w:rsidR="00877A94" w:rsidRPr="00F17E05" w:rsidRDefault="00877A94" w:rsidP="00697DA1">
      <w:pPr>
        <w:pStyle w:val="B1"/>
        <w:rPr>
          <w:lang w:eastAsia="zh-CN"/>
        </w:rPr>
      </w:pPr>
      <w:r w:rsidRPr="00F17E05">
        <w:rPr>
          <w:lang w:eastAsia="zh-CN"/>
        </w:rPr>
        <w:t>–</w:t>
      </w:r>
      <w:r w:rsidRPr="00F17E05">
        <w:rPr>
          <w:lang w:eastAsia="zh-CN"/>
        </w:rPr>
        <w:tab/>
        <w:t xml:space="preserve">Uplink </w:t>
      </w:r>
      <w:r w:rsidRPr="00F17E05">
        <w:rPr>
          <w:rFonts w:eastAsia="MS Mincho"/>
        </w:rPr>
        <w:t>user experienced data rate</w:t>
      </w:r>
      <w:r w:rsidRPr="00F17E05">
        <w:t xml:space="preserve"> </w:t>
      </w:r>
      <w:r w:rsidRPr="00F17E05">
        <w:rPr>
          <w:lang w:eastAsia="zh-CN"/>
        </w:rPr>
        <w:t xml:space="preserve">is TBD Mbit/s. </w:t>
      </w:r>
    </w:p>
    <w:p w14:paraId="1A9FC1F7" w14:textId="77777777" w:rsidR="00877A94" w:rsidRDefault="00877A94" w:rsidP="00877A94"/>
    <w:p w14:paraId="7DE0E6DC" w14:textId="77777777" w:rsidR="00877A94" w:rsidRDefault="00786A3A" w:rsidP="00877A94">
      <w:pPr>
        <w:pStyle w:val="Heading2"/>
      </w:pPr>
      <w:r>
        <w:t>7.4</w:t>
      </w:r>
      <w:r>
        <w:tab/>
      </w:r>
      <w:r w:rsidRPr="00786A3A">
        <w:t>5</w:t>
      </w:r>
      <w:proofErr w:type="gramStart"/>
      <w:r w:rsidRPr="00697DA1">
        <w:rPr>
          <w:vertAlign w:val="superscript"/>
        </w:rPr>
        <w:t>th</w:t>
      </w:r>
      <w:r>
        <w:t xml:space="preserve"> </w:t>
      </w:r>
      <w:r w:rsidRPr="00786A3A">
        <w:t xml:space="preserve"> percentile</w:t>
      </w:r>
      <w:proofErr w:type="gramEnd"/>
      <w:r w:rsidRPr="00786A3A">
        <w:t xml:space="preserve"> user spectr</w:t>
      </w:r>
      <w:r>
        <w:t>al</w:t>
      </w:r>
      <w:r w:rsidRPr="00786A3A">
        <w:t xml:space="preserve"> efficiency</w:t>
      </w:r>
    </w:p>
    <w:p w14:paraId="380586B9" w14:textId="77777777" w:rsidR="001E1D70" w:rsidRPr="00F17E05" w:rsidRDefault="001E1D70" w:rsidP="001E1D70">
      <w:r w:rsidRPr="00F17E05">
        <w:t>The 5</w:t>
      </w:r>
      <w:r w:rsidRPr="00F17E05">
        <w:rPr>
          <w:vertAlign w:val="superscript"/>
        </w:rPr>
        <w:t>th</w:t>
      </w:r>
      <w:r w:rsidRPr="00F17E05">
        <w:t xml:space="preserve"> percentile user </w:t>
      </w:r>
      <w:r w:rsidR="000A2078">
        <w:t>spectral eff</w:t>
      </w:r>
      <w:r w:rsidRPr="00F17E05">
        <w:t xml:space="preserve">iciency is the 5% point of the CDF of the normalized user throughput. The normalized user throughput is defined as the number of correctly received bits, i.e. the number of bits contained in the SDUs delivered to Layer 3, over a certain </w:t>
      </w:r>
      <w:proofErr w:type="gramStart"/>
      <w:r w:rsidRPr="00F17E05">
        <w:t>period of time</w:t>
      </w:r>
      <w:proofErr w:type="gramEnd"/>
      <w:r w:rsidRPr="00F17E05">
        <w:t xml:space="preserve">, divided by the channel bandwidth and is measured in bit/s/Hz. </w:t>
      </w:r>
    </w:p>
    <w:p w14:paraId="470E4A56" w14:textId="77777777" w:rsidR="001E1D70" w:rsidRPr="00F17E05" w:rsidRDefault="001E1D70" w:rsidP="001E1D70">
      <w:r w:rsidRPr="00F17E05">
        <w:t>The channel bandwidth for this purpose is defined as the effective bandwidth times the frequency reuse factor, where the effective bandwidth is the operating bandwidth normalized appropriately considering the uplink/downlink ratio.</w:t>
      </w:r>
    </w:p>
    <w:p w14:paraId="0A46AB00" w14:textId="77777777" w:rsidR="001E1D70" w:rsidRPr="00F17E05" w:rsidRDefault="001E1D70" w:rsidP="001E1D70">
      <w:r w:rsidRPr="00F17E05">
        <w:t>With R</w:t>
      </w:r>
      <w:r w:rsidRPr="00F17E05">
        <w:rPr>
          <w:i/>
          <w:vertAlign w:val="subscript"/>
        </w:rPr>
        <w:t>i</w:t>
      </w:r>
      <w:r w:rsidRPr="00F17E05">
        <w:rPr>
          <w:i/>
          <w:vertAlign w:val="subscript"/>
          <w:lang w:eastAsia="ja-JP"/>
        </w:rPr>
        <w:t xml:space="preserve"> </w:t>
      </w:r>
      <w:r w:rsidRPr="00F17E05">
        <w:t>(</w:t>
      </w:r>
      <w:r w:rsidRPr="00F17E05">
        <w:rPr>
          <w:i/>
        </w:rPr>
        <w:t>T</w:t>
      </w:r>
      <w:r w:rsidRPr="00F17E05" w:rsidDel="008B536D">
        <w:rPr>
          <w:i/>
          <w:vertAlign w:val="subscript"/>
        </w:rPr>
        <w:t>i</w:t>
      </w:r>
      <w:r w:rsidRPr="00F17E05">
        <w:t xml:space="preserve">) denoting the number of correctly received bits of </w:t>
      </w:r>
      <w:r w:rsidRPr="00F17E05" w:rsidDel="008B536D">
        <w:t xml:space="preserve">user </w:t>
      </w:r>
      <w:r w:rsidRPr="00F17E05" w:rsidDel="008B536D">
        <w:rPr>
          <w:i/>
        </w:rPr>
        <w:t>i</w:t>
      </w:r>
      <w:r w:rsidRPr="00F17E05" w:rsidDel="008B536D">
        <w:t xml:space="preserve">, </w:t>
      </w:r>
      <w:r w:rsidRPr="00F17E05" w:rsidDel="008B536D">
        <w:rPr>
          <w:i/>
        </w:rPr>
        <w:t>T</w:t>
      </w:r>
      <w:r w:rsidRPr="00F17E05" w:rsidDel="008B536D">
        <w:rPr>
          <w:i/>
          <w:vertAlign w:val="subscript"/>
        </w:rPr>
        <w:t>i</w:t>
      </w:r>
      <w:r w:rsidRPr="00F17E05" w:rsidDel="008B536D">
        <w:t xml:space="preserve"> </w:t>
      </w:r>
      <w:r w:rsidRPr="00F17E05">
        <w:t xml:space="preserve">the active session time for </w:t>
      </w:r>
      <w:r w:rsidRPr="00F17E05" w:rsidDel="008B536D">
        <w:t xml:space="preserve">user </w:t>
      </w:r>
      <w:r w:rsidRPr="00F17E05">
        <w:rPr>
          <w:i/>
        </w:rPr>
        <w:t>i</w:t>
      </w:r>
      <w:r w:rsidRPr="00F17E05">
        <w:t xml:space="preserve"> and W the channel bandwidth, the (normalized) user throughput of </w:t>
      </w:r>
      <w:r w:rsidRPr="00F17E05" w:rsidDel="008B536D">
        <w:t xml:space="preserve">user </w:t>
      </w:r>
      <w:r w:rsidRPr="00F17E05">
        <w:rPr>
          <w:i/>
        </w:rPr>
        <w:t>i</w:t>
      </w:r>
      <w:r w:rsidRPr="00F17E05">
        <w:t xml:space="preserve">, </w:t>
      </w:r>
      <w:proofErr w:type="spellStart"/>
      <w:r w:rsidRPr="00F17E05">
        <w:rPr>
          <w:i/>
          <w:lang w:eastAsia="ja-JP"/>
        </w:rPr>
        <w:t>r</w:t>
      </w:r>
      <w:r w:rsidRPr="00F17E05" w:rsidDel="008B536D">
        <w:rPr>
          <w:i/>
          <w:vertAlign w:val="subscript"/>
        </w:rPr>
        <w:t>i</w:t>
      </w:r>
      <w:proofErr w:type="spellEnd"/>
      <w:r w:rsidRPr="00F17E05">
        <w:t xml:space="preserve">, is defined according to </w:t>
      </w:r>
      <w:r w:rsidR="008B0A98">
        <w:t>the following equation:</w:t>
      </w:r>
    </w:p>
    <w:p w14:paraId="541AC5BD" w14:textId="77777777" w:rsidR="001E1D70" w:rsidRPr="00F17E05" w:rsidRDefault="001E1D70" w:rsidP="00697DA1">
      <w:pPr>
        <w:pStyle w:val="EQ"/>
        <w:jc w:val="center"/>
        <w:rPr>
          <w:lang w:eastAsia="ja-JP"/>
        </w:rPr>
      </w:pPr>
      <w:r w:rsidRPr="00F17E05">
        <w:object w:dxaOrig="1100" w:dyaOrig="680" w14:anchorId="363FF8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45pt;height:32.55pt" o:ole="">
            <v:imagedata r:id="rId19" o:title=""/>
          </v:shape>
          <o:OLEObject Type="Embed" ProgID="Equation.3" ShapeID="_x0000_i1025" DrawAspect="Content" ObjectID="_1802521705" r:id="rId20"/>
        </w:object>
      </w:r>
    </w:p>
    <w:p w14:paraId="2220B9FB" w14:textId="716E4F18" w:rsidR="001E1D70" w:rsidRPr="00F17E05" w:rsidRDefault="001E1D70" w:rsidP="001E1D70">
      <w:r w:rsidRPr="00F17E05">
        <w:t xml:space="preserve">This requirement is defined for the purpose of evaluation in the </w:t>
      </w:r>
      <w:r w:rsidR="00831E59" w:rsidRPr="00F17E05">
        <w:t xml:space="preserve">Immersive Communication </w:t>
      </w:r>
      <w:r w:rsidRPr="00F17E05">
        <w:t xml:space="preserve">usage scenario. </w:t>
      </w:r>
    </w:p>
    <w:p w14:paraId="5C8B8F40" w14:textId="24356076" w:rsidR="001E1D70" w:rsidRPr="00F17E05" w:rsidRDefault="001E1D70" w:rsidP="001E1D70">
      <w:r w:rsidRPr="00F17E05">
        <w:t xml:space="preserve">The </w:t>
      </w:r>
      <w:r w:rsidR="008B0A98">
        <w:t>targets</w:t>
      </w:r>
      <w:r w:rsidRPr="00F17E05">
        <w:t xml:space="preserve"> for 5</w:t>
      </w:r>
      <w:r w:rsidRPr="00F17E05">
        <w:rPr>
          <w:vertAlign w:val="superscript"/>
        </w:rPr>
        <w:t>th</w:t>
      </w:r>
      <w:r w:rsidRPr="00F17E05">
        <w:t xml:space="preserve"> percentile user </w:t>
      </w:r>
      <w:r w:rsidR="000A2078">
        <w:t>spectral eff</w:t>
      </w:r>
      <w:r w:rsidRPr="00F17E05">
        <w:t xml:space="preserve">iciency for various test environments are summarized in Table </w:t>
      </w:r>
      <w:r w:rsidR="00D52A10">
        <w:t>7.4-1</w:t>
      </w:r>
      <w:r>
        <w:t>.</w:t>
      </w:r>
    </w:p>
    <w:p w14:paraId="2A5A3592" w14:textId="210C26B0" w:rsidR="001E1D70" w:rsidRPr="00F17E05" w:rsidRDefault="006C2B76" w:rsidP="008516CB">
      <w:pPr>
        <w:pStyle w:val="TH"/>
      </w:pPr>
      <w:r>
        <w:t xml:space="preserve">Table 7.4-1: </w:t>
      </w:r>
      <w:r w:rsidR="001E1D70" w:rsidRPr="00F17E05">
        <w:t>5</w:t>
      </w:r>
      <w:r w:rsidR="001E1D70" w:rsidRPr="00F17E05">
        <w:rPr>
          <w:vertAlign w:val="superscript"/>
        </w:rPr>
        <w:t>th</w:t>
      </w:r>
      <w:r w:rsidR="001E1D70" w:rsidRPr="00F17E05">
        <w:t xml:space="preserve"> percentile </w:t>
      </w:r>
      <w:r w:rsidR="000A2078">
        <w:t>spectral eff</w:t>
      </w:r>
      <w:r w:rsidR="001E1D70" w:rsidRPr="00F17E05">
        <w:t>iciency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205"/>
        <w:gridCol w:w="3203"/>
      </w:tblGrid>
      <w:tr w:rsidR="001E1D70" w:rsidRPr="00F17E05" w14:paraId="3C85C9BA" w14:textId="77777777" w:rsidTr="00125C67">
        <w:tc>
          <w:tcPr>
            <w:tcW w:w="1673" w:type="pct"/>
            <w:shd w:val="clear" w:color="auto" w:fill="auto"/>
          </w:tcPr>
          <w:p w14:paraId="61C5F9EE" w14:textId="77777777" w:rsidR="001E1D70" w:rsidRPr="00F17E05" w:rsidRDefault="001E1D70" w:rsidP="008516CB">
            <w:pPr>
              <w:pStyle w:val="TAH"/>
            </w:pPr>
            <w:r w:rsidRPr="00F17E05">
              <w:t>Test Environment</w:t>
            </w:r>
          </w:p>
        </w:tc>
        <w:tc>
          <w:tcPr>
            <w:tcW w:w="1664" w:type="pct"/>
            <w:shd w:val="clear" w:color="auto" w:fill="auto"/>
          </w:tcPr>
          <w:p w14:paraId="0311FBC7" w14:textId="77777777" w:rsidR="001E1D70" w:rsidRPr="00F17E05" w:rsidRDefault="001E1D70" w:rsidP="008516CB">
            <w:pPr>
              <w:pStyle w:val="TAH"/>
            </w:pPr>
            <w:r w:rsidRPr="00F17E05">
              <w:t>Downlink (bit/s/Hz)</w:t>
            </w:r>
          </w:p>
        </w:tc>
        <w:tc>
          <w:tcPr>
            <w:tcW w:w="1663" w:type="pct"/>
            <w:shd w:val="clear" w:color="auto" w:fill="auto"/>
          </w:tcPr>
          <w:p w14:paraId="63F4AC60" w14:textId="77777777" w:rsidR="001E1D70" w:rsidRPr="00F17E05" w:rsidRDefault="001E1D70" w:rsidP="008516CB">
            <w:pPr>
              <w:pStyle w:val="TAH"/>
            </w:pPr>
            <w:r w:rsidRPr="00F17E05">
              <w:t>Uplink (bit/s/Hz)</w:t>
            </w:r>
          </w:p>
        </w:tc>
      </w:tr>
      <w:tr w:rsidR="00CF0D3C" w:rsidRPr="00F17E05" w14:paraId="4657C3FB" w14:textId="77777777" w:rsidTr="00125C67">
        <w:tc>
          <w:tcPr>
            <w:tcW w:w="1673" w:type="pct"/>
            <w:shd w:val="clear" w:color="auto" w:fill="auto"/>
          </w:tcPr>
          <w:p w14:paraId="7398AFCC" w14:textId="2FDD433B" w:rsidR="00CF0D3C" w:rsidRPr="00F17E05" w:rsidRDefault="00CF0D3C" w:rsidP="00CF0D3C">
            <w:pPr>
              <w:pStyle w:val="TAL"/>
            </w:pPr>
            <w:r w:rsidRPr="007F6D4D">
              <w:t>Indoor hotspot – IC</w:t>
            </w:r>
          </w:p>
        </w:tc>
        <w:tc>
          <w:tcPr>
            <w:tcW w:w="1664" w:type="pct"/>
            <w:shd w:val="clear" w:color="auto" w:fill="auto"/>
          </w:tcPr>
          <w:p w14:paraId="439D0D09" w14:textId="77777777" w:rsidR="00CF0D3C" w:rsidRPr="00F17E05" w:rsidRDefault="00CF0D3C" w:rsidP="00CF0D3C">
            <w:pPr>
              <w:pStyle w:val="TAC"/>
            </w:pPr>
          </w:p>
        </w:tc>
        <w:tc>
          <w:tcPr>
            <w:tcW w:w="1663" w:type="pct"/>
            <w:shd w:val="clear" w:color="auto" w:fill="auto"/>
          </w:tcPr>
          <w:p w14:paraId="7B09E9B5" w14:textId="77777777" w:rsidR="00CF0D3C" w:rsidRPr="00F17E05" w:rsidRDefault="00CF0D3C" w:rsidP="00CF0D3C">
            <w:pPr>
              <w:pStyle w:val="TAC"/>
            </w:pPr>
          </w:p>
        </w:tc>
      </w:tr>
      <w:tr w:rsidR="00CF0D3C" w:rsidRPr="00F17E05" w14:paraId="1FC85E67" w14:textId="77777777" w:rsidTr="00125C67">
        <w:tc>
          <w:tcPr>
            <w:tcW w:w="1673" w:type="pct"/>
            <w:shd w:val="clear" w:color="auto" w:fill="auto"/>
          </w:tcPr>
          <w:p w14:paraId="30065E82" w14:textId="5668FD7B" w:rsidR="00CF0D3C" w:rsidRPr="00F17E05" w:rsidRDefault="00CF0D3C" w:rsidP="00CF0D3C">
            <w:pPr>
              <w:pStyle w:val="TAL"/>
            </w:pPr>
            <w:r w:rsidRPr="007F6D4D">
              <w:t>Dense Urban – IC</w:t>
            </w:r>
          </w:p>
        </w:tc>
        <w:tc>
          <w:tcPr>
            <w:tcW w:w="1664" w:type="pct"/>
            <w:shd w:val="clear" w:color="auto" w:fill="auto"/>
          </w:tcPr>
          <w:p w14:paraId="7F647165" w14:textId="77777777" w:rsidR="00CF0D3C" w:rsidRPr="00F17E05" w:rsidRDefault="00CF0D3C" w:rsidP="00CF0D3C">
            <w:pPr>
              <w:pStyle w:val="TAC"/>
            </w:pPr>
          </w:p>
        </w:tc>
        <w:tc>
          <w:tcPr>
            <w:tcW w:w="1663" w:type="pct"/>
            <w:shd w:val="clear" w:color="auto" w:fill="auto"/>
          </w:tcPr>
          <w:p w14:paraId="4B5F3D88" w14:textId="77777777" w:rsidR="00CF0D3C" w:rsidRPr="00F17E05" w:rsidRDefault="00CF0D3C" w:rsidP="00CF0D3C">
            <w:pPr>
              <w:pStyle w:val="TAC"/>
            </w:pPr>
          </w:p>
        </w:tc>
      </w:tr>
      <w:tr w:rsidR="00CF0D3C" w:rsidRPr="00F17E05" w14:paraId="3DA1E05A" w14:textId="77777777" w:rsidTr="00125C67">
        <w:tc>
          <w:tcPr>
            <w:tcW w:w="1673" w:type="pct"/>
            <w:shd w:val="clear" w:color="auto" w:fill="auto"/>
          </w:tcPr>
          <w:p w14:paraId="64DA60A5" w14:textId="14D149BA" w:rsidR="00CF0D3C" w:rsidRPr="00F17E05" w:rsidRDefault="00CF0D3C" w:rsidP="00CF0D3C">
            <w:pPr>
              <w:pStyle w:val="TAL"/>
            </w:pPr>
            <w:r w:rsidRPr="007F6D4D">
              <w:t>Rural – IC</w:t>
            </w:r>
          </w:p>
        </w:tc>
        <w:tc>
          <w:tcPr>
            <w:tcW w:w="1664" w:type="pct"/>
            <w:shd w:val="clear" w:color="auto" w:fill="auto"/>
          </w:tcPr>
          <w:p w14:paraId="28BA81DE" w14:textId="77777777" w:rsidR="00CF0D3C" w:rsidRPr="00F17E05" w:rsidRDefault="00CF0D3C" w:rsidP="00CF0D3C">
            <w:pPr>
              <w:pStyle w:val="TAC"/>
            </w:pPr>
          </w:p>
        </w:tc>
        <w:tc>
          <w:tcPr>
            <w:tcW w:w="1663" w:type="pct"/>
            <w:shd w:val="clear" w:color="auto" w:fill="auto"/>
          </w:tcPr>
          <w:p w14:paraId="1614F905" w14:textId="77777777" w:rsidR="00CF0D3C" w:rsidRPr="00F17E05" w:rsidRDefault="00CF0D3C" w:rsidP="00CF0D3C">
            <w:pPr>
              <w:pStyle w:val="TAC"/>
            </w:pPr>
          </w:p>
        </w:tc>
      </w:tr>
    </w:tbl>
    <w:p w14:paraId="60407659" w14:textId="77777777" w:rsidR="001E1D70" w:rsidRPr="00F17E05" w:rsidRDefault="001E1D70" w:rsidP="001E1D70">
      <w:pPr>
        <w:rPr>
          <w:b/>
        </w:rPr>
      </w:pPr>
    </w:p>
    <w:p w14:paraId="24092793" w14:textId="77777777" w:rsidR="00786A3A" w:rsidRDefault="00786A3A" w:rsidP="00786A3A">
      <w:pPr>
        <w:pStyle w:val="Heading2"/>
      </w:pPr>
      <w:r>
        <w:t>7.5</w:t>
      </w:r>
      <w:r>
        <w:tab/>
      </w:r>
      <w:r w:rsidRPr="00786A3A">
        <w:t xml:space="preserve">Average </w:t>
      </w:r>
      <w:r w:rsidR="000A2078">
        <w:t>spectral eff</w:t>
      </w:r>
      <w:r w:rsidRPr="00786A3A">
        <w:t>iciency</w:t>
      </w:r>
    </w:p>
    <w:p w14:paraId="0E3FF3D1" w14:textId="77777777" w:rsidR="008B0A98" w:rsidRPr="00F17E05" w:rsidRDefault="008B0A98" w:rsidP="008B0A98">
      <w:pPr>
        <w:rPr>
          <w:lang w:eastAsia="zh-CN"/>
        </w:rPr>
      </w:pPr>
      <w:r w:rsidRPr="00F17E05">
        <w:t>Average</w:t>
      </w:r>
      <w:r w:rsidRPr="00F17E05">
        <w:rPr>
          <w:lang w:eastAsia="ko-KR"/>
        </w:rPr>
        <w:t xml:space="preserve"> spectr</w:t>
      </w:r>
      <w:r>
        <w:rPr>
          <w:lang w:eastAsia="ko-KR"/>
        </w:rPr>
        <w:t>al</w:t>
      </w:r>
      <w:r w:rsidRPr="00F17E05">
        <w:rPr>
          <w:lang w:eastAsia="ko-KR"/>
        </w:rPr>
        <w:t xml:space="preserve"> efficiency</w:t>
      </w:r>
      <w:r w:rsidRPr="00F17E05">
        <w:rPr>
          <w:rStyle w:val="FootnoteReference"/>
        </w:rPr>
        <w:footnoteReference w:id="2"/>
      </w:r>
      <w:r w:rsidRPr="00F17E05">
        <w:rPr>
          <w:b/>
        </w:rPr>
        <w:t xml:space="preserve"> </w:t>
      </w:r>
      <w:r w:rsidRPr="00F17E05">
        <w:rPr>
          <w:lang w:eastAsia="ko-KR"/>
        </w:rPr>
        <w:t>is t</w:t>
      </w:r>
      <w:r w:rsidRPr="00F17E05">
        <w:t xml:space="preserve">he aggregate throughput of all users (the number of correctly received bits, i.e. the number of bits contained in the SDUs delivered to Layer 3, over a certain </w:t>
      </w:r>
      <w:proofErr w:type="gramStart"/>
      <w:r w:rsidRPr="00F17E05">
        <w:t>period of time</w:t>
      </w:r>
      <w:proofErr w:type="gramEnd"/>
      <w:r w:rsidRPr="00F17E05">
        <w:t xml:space="preserve">) divided by the channel bandwidth </w:t>
      </w:r>
      <w:r w:rsidRPr="00F17E05">
        <w:rPr>
          <w:lang w:eastAsia="zh-CN"/>
        </w:rPr>
        <w:t xml:space="preserve">of a specific band </w:t>
      </w:r>
      <w:r w:rsidRPr="00F17E05">
        <w:t xml:space="preserve">divided by the number of </w:t>
      </w:r>
      <w:proofErr w:type="spellStart"/>
      <w:r w:rsidRPr="00F17E05">
        <w:rPr>
          <w:szCs w:val="24"/>
        </w:rPr>
        <w:t>TRxPs</w:t>
      </w:r>
      <w:proofErr w:type="spellEnd"/>
      <w:r w:rsidRPr="00F17E05">
        <w:rPr>
          <w:szCs w:val="24"/>
        </w:rPr>
        <w:t xml:space="preserve"> and is measured in bit/s/Hz/</w:t>
      </w:r>
      <w:proofErr w:type="spellStart"/>
      <w:r w:rsidRPr="00F17E05">
        <w:rPr>
          <w:szCs w:val="24"/>
        </w:rPr>
        <w:t>TRxP</w:t>
      </w:r>
      <w:proofErr w:type="spellEnd"/>
      <w:r w:rsidRPr="00F17E05">
        <w:t>.</w:t>
      </w:r>
      <w:r w:rsidRPr="00F17E05">
        <w:rPr>
          <w:lang w:eastAsia="zh-CN"/>
        </w:rPr>
        <w:t xml:space="preserve"> </w:t>
      </w:r>
    </w:p>
    <w:p w14:paraId="4679625B" w14:textId="77777777" w:rsidR="008B0A98" w:rsidRPr="00F17E05" w:rsidRDefault="008B0A98" w:rsidP="008B0A98">
      <w:pPr>
        <w:rPr>
          <w:szCs w:val="24"/>
        </w:rPr>
      </w:pPr>
      <w:r w:rsidRPr="00F17E05">
        <w:rPr>
          <w:szCs w:val="24"/>
        </w:rPr>
        <w:t xml:space="preserve">The channel bandwidth for this purpose is defined as the effective bandwidth times the frequency reuse factor, where the effective bandwidth is the operating bandwidth normalized appropriately considering the uplink/downlink ratio. </w:t>
      </w:r>
    </w:p>
    <w:p w14:paraId="39BF1733" w14:textId="77777777" w:rsidR="008B0A98" w:rsidRPr="008B0A98" w:rsidRDefault="008B0A98" w:rsidP="00532C84">
      <w:pPr>
        <w:rPr>
          <w:lang w:eastAsia="zh-CN"/>
        </w:rPr>
      </w:pPr>
      <w:r w:rsidRPr="008B0A98">
        <w:lastRenderedPageBreak/>
        <w:t>Let R</w:t>
      </w:r>
      <w:r w:rsidRPr="008B0A98">
        <w:rPr>
          <w:vertAlign w:val="subscript"/>
        </w:rPr>
        <w:t xml:space="preserve">i </w:t>
      </w:r>
      <w:r w:rsidRPr="008B0A98">
        <w:t>(</w:t>
      </w:r>
      <w:r w:rsidRPr="008B0A98">
        <w:rPr>
          <w:i/>
        </w:rPr>
        <w:t>T</w:t>
      </w:r>
      <w:r w:rsidRPr="008B0A98">
        <w:t xml:space="preserve">) denote the number of correctly received bits by user </w:t>
      </w:r>
      <w:r w:rsidRPr="008B0A98">
        <w:rPr>
          <w:i/>
        </w:rPr>
        <w:t>i</w:t>
      </w:r>
      <w:r w:rsidRPr="008B0A98">
        <w:t xml:space="preserve"> (downlink) or from user </w:t>
      </w:r>
      <w:r w:rsidRPr="008B0A98">
        <w:rPr>
          <w:i/>
        </w:rPr>
        <w:t>i</w:t>
      </w:r>
      <w:r w:rsidRPr="008B0A98">
        <w:t xml:space="preserve"> (uplink) in</w:t>
      </w:r>
      <w:r w:rsidRPr="008B0A98">
        <w:rPr>
          <w:lang w:eastAsia="zh-CN"/>
        </w:rPr>
        <w:t xml:space="preserve"> </w:t>
      </w:r>
      <w:r w:rsidRPr="008B0A98">
        <w:t xml:space="preserve">a system comprising a user population of </w:t>
      </w:r>
      <w:r w:rsidRPr="008B0A98">
        <w:rPr>
          <w:i/>
        </w:rPr>
        <w:t>N</w:t>
      </w:r>
      <w:r w:rsidRPr="008B0A98">
        <w:t xml:space="preserve"> users and </w:t>
      </w:r>
      <w:r w:rsidRPr="008B0A98">
        <w:rPr>
          <w:i/>
        </w:rPr>
        <w:t>M</w:t>
      </w:r>
      <w:r w:rsidRPr="008B0A98">
        <w:t xml:space="preserve"> </w:t>
      </w:r>
      <w:proofErr w:type="spellStart"/>
      <w:r w:rsidRPr="008B0A98">
        <w:t>TRxPs</w:t>
      </w:r>
      <w:proofErr w:type="spellEnd"/>
      <w:r w:rsidRPr="008B0A98">
        <w:t>. Furthermore, let W denote the</w:t>
      </w:r>
      <w:r w:rsidRPr="008B0A98">
        <w:rPr>
          <w:lang w:eastAsia="zh-CN"/>
        </w:rPr>
        <w:t xml:space="preserve"> </w:t>
      </w:r>
      <w:r w:rsidRPr="008B0A98">
        <w:t xml:space="preserve">channel bandwidth and </w:t>
      </w:r>
      <w:r w:rsidRPr="008B0A98">
        <w:rPr>
          <w:i/>
        </w:rPr>
        <w:t>T</w:t>
      </w:r>
      <w:r w:rsidRPr="008B0A98">
        <w:t xml:space="preserve"> the time over which the data bits are received. The average </w:t>
      </w:r>
      <w:r w:rsidR="000A2078">
        <w:t>spectral eff</w:t>
      </w:r>
      <w:r w:rsidRPr="008B0A98">
        <w:rPr>
          <w:rFonts w:eastAsia="Malgun Gothic"/>
          <w:lang w:eastAsia="ko-KR"/>
        </w:rPr>
        <w:t>iciency</w:t>
      </w:r>
      <w:r w:rsidRPr="008B0A98">
        <w:rPr>
          <w:lang w:eastAsia="zh-CN"/>
        </w:rPr>
        <w:t>,</w:t>
      </w:r>
      <w:r w:rsidRPr="008B0A98">
        <w:t xml:space="preserve"> </w:t>
      </w:r>
      <w:proofErr w:type="spellStart"/>
      <w:r w:rsidRPr="008B0A98">
        <w:t>SE</w:t>
      </w:r>
      <w:r w:rsidRPr="008B0A98">
        <w:rPr>
          <w:vertAlign w:val="subscript"/>
        </w:rPr>
        <w:t>avg</w:t>
      </w:r>
      <w:proofErr w:type="spellEnd"/>
      <w:r w:rsidRPr="008B0A98">
        <w:t xml:space="preserve"> is then defined </w:t>
      </w:r>
      <w:r w:rsidRPr="008B0A98">
        <w:rPr>
          <w:lang w:eastAsia="zh-CN"/>
        </w:rPr>
        <w:t>according to</w:t>
      </w:r>
      <w:r w:rsidRPr="008B0A98">
        <w:t xml:space="preserve"> </w:t>
      </w:r>
      <w:r>
        <w:t xml:space="preserve">the following </w:t>
      </w:r>
      <w:r w:rsidRPr="008B0A98">
        <w:rPr>
          <w:lang w:eastAsia="zh-CN"/>
        </w:rPr>
        <w:t>equation</w:t>
      </w:r>
      <w:r>
        <w:rPr>
          <w:lang w:eastAsia="zh-CN"/>
        </w:rPr>
        <w:t>:</w:t>
      </w:r>
    </w:p>
    <w:p w14:paraId="72E9C6B5" w14:textId="77777777" w:rsidR="008B0A98" w:rsidRPr="008B0A98" w:rsidRDefault="008B0A98" w:rsidP="00697DA1">
      <w:pPr>
        <w:pStyle w:val="EQ"/>
        <w:jc w:val="center"/>
        <w:rPr>
          <w:b/>
          <w:color w:val="000000"/>
          <w:lang w:eastAsia="zh-CN"/>
        </w:rPr>
      </w:pPr>
      <w:r w:rsidRPr="00F17E05">
        <w:rPr>
          <w:position w:val="-30"/>
        </w:rPr>
        <w:object w:dxaOrig="1840" w:dyaOrig="1060" w14:anchorId="4F3BA4A2">
          <v:shape id="_x0000_i1026" type="#_x0000_t75" style="width:88.3pt;height:54.45pt" o:ole="">
            <v:imagedata r:id="rId21" o:title=""/>
          </v:shape>
          <o:OLEObject Type="Embed" ProgID="Equation.3" ShapeID="_x0000_i1026" DrawAspect="Content" ObjectID="_1802521706" r:id="rId22"/>
        </w:object>
      </w:r>
    </w:p>
    <w:p w14:paraId="0D78FD07" w14:textId="3C062994" w:rsidR="008B0A98" w:rsidRPr="00F17E05" w:rsidRDefault="008B0A98" w:rsidP="008B0A98">
      <w:r w:rsidRPr="00F17E05">
        <w:t xml:space="preserve">This requirement is defined for the purpose of evaluation in the </w:t>
      </w:r>
      <w:r w:rsidR="00831E59" w:rsidRPr="00F17E05">
        <w:t xml:space="preserve">Immersive Communication </w:t>
      </w:r>
      <w:r w:rsidRPr="00F17E05">
        <w:t>usage scenario.</w:t>
      </w:r>
    </w:p>
    <w:p w14:paraId="758F9EFA" w14:textId="1FBA7B55" w:rsidR="008B0A98" w:rsidRPr="00F17E05" w:rsidRDefault="008B0A98" w:rsidP="008B0A98">
      <w:r w:rsidRPr="00F17E05">
        <w:t xml:space="preserve">The minimum requirements for average </w:t>
      </w:r>
      <w:r w:rsidR="000A2078">
        <w:t>spectral eff</w:t>
      </w:r>
      <w:r w:rsidRPr="00F17E05">
        <w:t xml:space="preserve">iciency for various test environments are summarized in Table </w:t>
      </w:r>
      <w:r w:rsidR="003269DA">
        <w:t>7.5-1</w:t>
      </w:r>
      <w:r w:rsidRPr="00F17E05">
        <w:t>.</w:t>
      </w:r>
    </w:p>
    <w:p w14:paraId="2E488574" w14:textId="5C930716" w:rsidR="008B0A98" w:rsidRDefault="003269DA" w:rsidP="008516CB">
      <w:pPr>
        <w:pStyle w:val="TH"/>
      </w:pPr>
      <w:r>
        <w:t xml:space="preserve">Table 7.5-1: </w:t>
      </w:r>
      <w:r w:rsidR="008B0A98" w:rsidRPr="00F17E05">
        <w:t xml:space="preserve">Average </w:t>
      </w:r>
      <w:r w:rsidR="000A2078">
        <w:t>spectral eff</w:t>
      </w:r>
      <w:r w:rsidR="008B0A98" w:rsidRPr="00F17E05">
        <w:t>iciency</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208"/>
        <w:gridCol w:w="3208"/>
      </w:tblGrid>
      <w:tr w:rsidR="008B0A98" w:rsidRPr="00F17E05" w14:paraId="3EEB0509" w14:textId="77777777" w:rsidTr="00831E59">
        <w:tc>
          <w:tcPr>
            <w:tcW w:w="3223" w:type="dxa"/>
            <w:shd w:val="clear" w:color="auto" w:fill="auto"/>
          </w:tcPr>
          <w:p w14:paraId="2F347587" w14:textId="77777777" w:rsidR="008B0A98" w:rsidRPr="00F17E05" w:rsidRDefault="008B0A98" w:rsidP="008516CB">
            <w:pPr>
              <w:pStyle w:val="TAH"/>
            </w:pPr>
            <w:r w:rsidRPr="00F17E05">
              <w:t>Test Environment</w:t>
            </w:r>
          </w:p>
        </w:tc>
        <w:tc>
          <w:tcPr>
            <w:tcW w:w="3208" w:type="dxa"/>
            <w:shd w:val="clear" w:color="auto" w:fill="auto"/>
          </w:tcPr>
          <w:p w14:paraId="0A8D9357" w14:textId="77777777" w:rsidR="008B0A98" w:rsidRPr="00F17E05" w:rsidRDefault="008B0A98" w:rsidP="008516CB">
            <w:pPr>
              <w:pStyle w:val="TAH"/>
            </w:pPr>
            <w:r w:rsidRPr="00F17E05">
              <w:t>Downlink (bit/s/Hz/</w:t>
            </w:r>
            <w:proofErr w:type="spellStart"/>
            <w:r w:rsidRPr="00F17E05">
              <w:t>TRxP</w:t>
            </w:r>
            <w:proofErr w:type="spellEnd"/>
            <w:r w:rsidRPr="00F17E05">
              <w:t>)</w:t>
            </w:r>
          </w:p>
        </w:tc>
        <w:tc>
          <w:tcPr>
            <w:tcW w:w="3208" w:type="dxa"/>
            <w:shd w:val="clear" w:color="auto" w:fill="auto"/>
          </w:tcPr>
          <w:p w14:paraId="745A152B" w14:textId="77777777" w:rsidR="008B0A98" w:rsidRPr="00F17E05" w:rsidRDefault="008B0A98" w:rsidP="008516CB">
            <w:pPr>
              <w:pStyle w:val="TAH"/>
            </w:pPr>
            <w:r w:rsidRPr="00F17E05">
              <w:t>Uplink (bit/s/Hz/</w:t>
            </w:r>
            <w:proofErr w:type="spellStart"/>
            <w:r w:rsidRPr="00F17E05">
              <w:t>TRxP</w:t>
            </w:r>
            <w:proofErr w:type="spellEnd"/>
            <w:r w:rsidRPr="00F17E05">
              <w:t>)</w:t>
            </w:r>
          </w:p>
        </w:tc>
      </w:tr>
      <w:tr w:rsidR="00831E59" w:rsidRPr="00F17E05" w14:paraId="5E631644" w14:textId="77777777" w:rsidTr="00831E59">
        <w:tc>
          <w:tcPr>
            <w:tcW w:w="3223" w:type="dxa"/>
            <w:shd w:val="clear" w:color="auto" w:fill="auto"/>
          </w:tcPr>
          <w:p w14:paraId="592D1232" w14:textId="5375F7C5" w:rsidR="00831E59" w:rsidRPr="00F17E05" w:rsidRDefault="00831E59" w:rsidP="00831E59">
            <w:pPr>
              <w:pStyle w:val="TAL"/>
            </w:pPr>
            <w:r w:rsidRPr="007F6D4D">
              <w:t>Indoor hotspot – IC</w:t>
            </w:r>
          </w:p>
        </w:tc>
        <w:tc>
          <w:tcPr>
            <w:tcW w:w="3208" w:type="dxa"/>
            <w:shd w:val="clear" w:color="auto" w:fill="auto"/>
          </w:tcPr>
          <w:p w14:paraId="311FDF88" w14:textId="77777777" w:rsidR="00831E59" w:rsidRPr="00F17E05" w:rsidRDefault="00831E59" w:rsidP="00831E59">
            <w:pPr>
              <w:pStyle w:val="TAC"/>
            </w:pPr>
          </w:p>
        </w:tc>
        <w:tc>
          <w:tcPr>
            <w:tcW w:w="3208" w:type="dxa"/>
            <w:shd w:val="clear" w:color="auto" w:fill="auto"/>
          </w:tcPr>
          <w:p w14:paraId="2ECF364E" w14:textId="77777777" w:rsidR="00831E59" w:rsidRPr="00F17E05" w:rsidRDefault="00831E59" w:rsidP="00831E59">
            <w:pPr>
              <w:pStyle w:val="TAC"/>
            </w:pPr>
          </w:p>
        </w:tc>
      </w:tr>
      <w:tr w:rsidR="00831E59" w:rsidRPr="00F17E05" w14:paraId="3869253F" w14:textId="77777777" w:rsidTr="00831E59">
        <w:tc>
          <w:tcPr>
            <w:tcW w:w="3223" w:type="dxa"/>
            <w:shd w:val="clear" w:color="auto" w:fill="auto"/>
          </w:tcPr>
          <w:p w14:paraId="1A5A16EE" w14:textId="6FAF14B5" w:rsidR="00831E59" w:rsidRPr="00F17E05" w:rsidRDefault="00831E59" w:rsidP="00831E59">
            <w:pPr>
              <w:pStyle w:val="TAL"/>
            </w:pPr>
            <w:r w:rsidRPr="007F6D4D">
              <w:t>Dense Urban – IC</w:t>
            </w:r>
          </w:p>
        </w:tc>
        <w:tc>
          <w:tcPr>
            <w:tcW w:w="3208" w:type="dxa"/>
            <w:shd w:val="clear" w:color="auto" w:fill="auto"/>
          </w:tcPr>
          <w:p w14:paraId="0D2E7557" w14:textId="77777777" w:rsidR="00831E59" w:rsidRPr="00F17E05" w:rsidRDefault="00831E59" w:rsidP="00831E59">
            <w:pPr>
              <w:pStyle w:val="TAC"/>
            </w:pPr>
          </w:p>
        </w:tc>
        <w:tc>
          <w:tcPr>
            <w:tcW w:w="3208" w:type="dxa"/>
            <w:shd w:val="clear" w:color="auto" w:fill="auto"/>
          </w:tcPr>
          <w:p w14:paraId="4A584C04" w14:textId="77777777" w:rsidR="00831E59" w:rsidRPr="00F17E05" w:rsidRDefault="00831E59" w:rsidP="00831E59">
            <w:pPr>
              <w:pStyle w:val="TAC"/>
            </w:pPr>
          </w:p>
        </w:tc>
      </w:tr>
      <w:tr w:rsidR="00831E59" w:rsidRPr="00F17E05" w14:paraId="2037770C" w14:textId="77777777" w:rsidTr="00831E59">
        <w:tc>
          <w:tcPr>
            <w:tcW w:w="3223" w:type="dxa"/>
            <w:shd w:val="clear" w:color="auto" w:fill="auto"/>
          </w:tcPr>
          <w:p w14:paraId="34C6BC07" w14:textId="2ABA6349" w:rsidR="00831E59" w:rsidRPr="00F17E05" w:rsidRDefault="00831E59" w:rsidP="00831E59">
            <w:pPr>
              <w:pStyle w:val="TAL"/>
            </w:pPr>
            <w:r w:rsidRPr="007F6D4D">
              <w:t>Rural – IC</w:t>
            </w:r>
          </w:p>
        </w:tc>
        <w:tc>
          <w:tcPr>
            <w:tcW w:w="3208" w:type="dxa"/>
            <w:shd w:val="clear" w:color="auto" w:fill="auto"/>
          </w:tcPr>
          <w:p w14:paraId="47281FBA" w14:textId="77777777" w:rsidR="00831E59" w:rsidRPr="00F17E05" w:rsidRDefault="00831E59" w:rsidP="00831E59">
            <w:pPr>
              <w:pStyle w:val="TAC"/>
            </w:pPr>
          </w:p>
        </w:tc>
        <w:tc>
          <w:tcPr>
            <w:tcW w:w="3208" w:type="dxa"/>
            <w:shd w:val="clear" w:color="auto" w:fill="auto"/>
          </w:tcPr>
          <w:p w14:paraId="6955EB79" w14:textId="77777777" w:rsidR="00831E59" w:rsidRPr="00F17E05" w:rsidRDefault="00831E59" w:rsidP="00831E59">
            <w:pPr>
              <w:pStyle w:val="TAC"/>
            </w:pPr>
          </w:p>
        </w:tc>
      </w:tr>
    </w:tbl>
    <w:p w14:paraId="1F3963D4" w14:textId="77777777" w:rsidR="008B0A98" w:rsidRPr="00F17E05" w:rsidRDefault="008B0A98" w:rsidP="008B0A98"/>
    <w:p w14:paraId="77B77E06" w14:textId="77777777" w:rsidR="00786A3A" w:rsidRDefault="00786A3A" w:rsidP="00786A3A">
      <w:pPr>
        <w:pStyle w:val="Heading2"/>
      </w:pPr>
      <w:r>
        <w:t>7.6</w:t>
      </w:r>
      <w:r>
        <w:tab/>
        <w:t>Area traffic capacity</w:t>
      </w:r>
    </w:p>
    <w:p w14:paraId="556AAD5B" w14:textId="77777777" w:rsidR="008B0A98" w:rsidRPr="00F17E05" w:rsidRDefault="008B0A98" w:rsidP="008B0A98">
      <w:pPr>
        <w:rPr>
          <w:szCs w:val="24"/>
        </w:rPr>
      </w:pPr>
      <w:r w:rsidRPr="00F17E05">
        <w:rPr>
          <w:rFonts w:eastAsia="+mn-ea"/>
        </w:rPr>
        <w:t>Area traffic capacity</w:t>
      </w:r>
      <w:r w:rsidRPr="00F17E05">
        <w:t xml:space="preserve"> is t</w:t>
      </w:r>
      <w:r w:rsidRPr="00F17E05">
        <w:rPr>
          <w:szCs w:val="24"/>
        </w:rPr>
        <w:t xml:space="preserve">he </w:t>
      </w:r>
      <w:r w:rsidRPr="00F17E05">
        <w:t>total traffic throughput served per geographic area (in Mbit/s/m</w:t>
      </w:r>
      <w:r w:rsidRPr="00F17E05">
        <w:rPr>
          <w:vertAlign w:val="superscript"/>
        </w:rPr>
        <w:t>2</w:t>
      </w:r>
      <w:r w:rsidRPr="00F17E05">
        <w:t>).</w:t>
      </w:r>
      <w:r w:rsidRPr="00F17E05">
        <w:rPr>
          <w:lang w:eastAsia="ko-KR"/>
        </w:rPr>
        <w:t xml:space="preserve"> </w:t>
      </w:r>
      <w:r w:rsidRPr="00F17E05">
        <w:rPr>
          <w:szCs w:val="24"/>
        </w:rPr>
        <w:t xml:space="preserve">The throughput is the number of correctly received bits, i.e. the number of bits contained in the SDUs delivered to Layer 3, over a certain </w:t>
      </w:r>
      <w:proofErr w:type="gramStart"/>
      <w:r w:rsidRPr="00F17E05">
        <w:rPr>
          <w:szCs w:val="24"/>
        </w:rPr>
        <w:t>period of time</w:t>
      </w:r>
      <w:proofErr w:type="gramEnd"/>
      <w:r w:rsidRPr="00F17E05">
        <w:rPr>
          <w:szCs w:val="24"/>
        </w:rPr>
        <w:t>.</w:t>
      </w:r>
    </w:p>
    <w:p w14:paraId="78895B97" w14:textId="77777777" w:rsidR="008B0A98" w:rsidRPr="00F17E05" w:rsidRDefault="008B0A98" w:rsidP="008B0A98">
      <w:pPr>
        <w:rPr>
          <w:lang w:eastAsia="zh-CN"/>
        </w:rPr>
      </w:pPr>
      <w:r w:rsidRPr="00F17E05">
        <w:rPr>
          <w:szCs w:val="24"/>
        </w:rPr>
        <w:t xml:space="preserve">This can be derived for a particular use case (or deployment scenario) </w:t>
      </w:r>
      <w:r w:rsidRPr="00F17E05">
        <w:rPr>
          <w:szCs w:val="24"/>
          <w:lang w:eastAsia="zh-CN"/>
        </w:rPr>
        <w:t xml:space="preserve">of </w:t>
      </w:r>
      <w:r w:rsidRPr="00F17E05">
        <w:t xml:space="preserve">one </w:t>
      </w:r>
      <w:r w:rsidRPr="00F17E05">
        <w:rPr>
          <w:lang w:eastAsia="zh-CN"/>
        </w:rPr>
        <w:t xml:space="preserve">frequency </w:t>
      </w:r>
      <w:r w:rsidRPr="00F17E05">
        <w:t xml:space="preserve">band and one </w:t>
      </w:r>
      <w:proofErr w:type="spellStart"/>
      <w:r w:rsidRPr="00F17E05">
        <w:t>TRxP</w:t>
      </w:r>
      <w:proofErr w:type="spellEnd"/>
      <w:r w:rsidRPr="00F17E05">
        <w:t xml:space="preserve"> layer</w:t>
      </w:r>
      <w:r w:rsidRPr="00F17E05">
        <w:rPr>
          <w:lang w:eastAsia="zh-CN"/>
        </w:rPr>
        <w:t>,</w:t>
      </w:r>
      <w:r w:rsidRPr="00F17E05">
        <w:rPr>
          <w:szCs w:val="24"/>
        </w:rPr>
        <w:t xml:space="preserve"> based on the achievable </w:t>
      </w:r>
      <w:r w:rsidRPr="00F17E05">
        <w:rPr>
          <w:szCs w:val="24"/>
          <w:lang w:eastAsia="zh-CN"/>
        </w:rPr>
        <w:t>average</w:t>
      </w:r>
      <w:r w:rsidRPr="00F17E05">
        <w:rPr>
          <w:szCs w:val="24"/>
        </w:rPr>
        <w:t xml:space="preserve"> </w:t>
      </w:r>
      <w:r w:rsidR="000A2078">
        <w:rPr>
          <w:szCs w:val="24"/>
        </w:rPr>
        <w:t>spectral eff</w:t>
      </w:r>
      <w:r w:rsidRPr="00F17E05">
        <w:rPr>
          <w:szCs w:val="24"/>
        </w:rPr>
        <w:t xml:space="preserve">iciency, network deployment (e.g. </w:t>
      </w:r>
      <w:proofErr w:type="spellStart"/>
      <w:r w:rsidRPr="00F17E05">
        <w:t>TRxP</w:t>
      </w:r>
      <w:proofErr w:type="spellEnd"/>
      <w:r w:rsidRPr="00F17E05">
        <w:t xml:space="preserve"> (site) density) and bandwidth.</w:t>
      </w:r>
      <w:r w:rsidRPr="00F17E05">
        <w:rPr>
          <w:lang w:eastAsia="zh-CN"/>
        </w:rPr>
        <w:t xml:space="preserve"> </w:t>
      </w:r>
    </w:p>
    <w:p w14:paraId="488BA066" w14:textId="1E7C7091" w:rsidR="008B0A98" w:rsidRPr="00F17E05" w:rsidRDefault="008B0A98" w:rsidP="00F107CF">
      <w:r w:rsidRPr="00F17E05">
        <w:rPr>
          <w:lang w:eastAsia="zh-CN"/>
        </w:rPr>
        <w:t xml:space="preserve">Let </w:t>
      </w:r>
      <w:r w:rsidRPr="008B0A98">
        <w:rPr>
          <w:color w:val="000000"/>
        </w:rPr>
        <w:t>W denote the</w:t>
      </w:r>
      <w:r w:rsidRPr="008B0A98">
        <w:rPr>
          <w:color w:val="000000"/>
          <w:lang w:eastAsia="zh-CN"/>
        </w:rPr>
        <w:t xml:space="preserve"> </w:t>
      </w:r>
      <w:r w:rsidRPr="008B0A98">
        <w:rPr>
          <w:color w:val="000000"/>
        </w:rPr>
        <w:t>channel bandwidth and</w:t>
      </w:r>
      <w:r w:rsidRPr="008B0A98">
        <w:rPr>
          <w:color w:val="000000"/>
          <w:lang w:eastAsia="zh-CN"/>
        </w:rPr>
        <w:t xml:space="preserve"> </w:t>
      </w:r>
      <m:oMath>
        <m:r>
          <m:rPr>
            <m:sty m:val="p"/>
          </m:rPr>
          <w:rPr>
            <w:rFonts w:ascii="Cambria Math" w:hAnsi="Cambria Math"/>
            <w:color w:val="000000"/>
          </w:rPr>
          <m:t>ρ</m:t>
        </m:r>
      </m:oMath>
      <w:r w:rsidRPr="008B0A98">
        <w:rPr>
          <w:color w:val="000000"/>
          <w:lang w:eastAsia="zh-CN"/>
        </w:rPr>
        <w:t xml:space="preserve"> t</w:t>
      </w:r>
      <w:r w:rsidRPr="008B0A98">
        <w:rPr>
          <w:color w:val="000000"/>
        </w:rPr>
        <w:t xml:space="preserve">he </w:t>
      </w:r>
      <w:proofErr w:type="spellStart"/>
      <w:r w:rsidRPr="00F17E05">
        <w:t>TRxP</w:t>
      </w:r>
      <w:proofErr w:type="spellEnd"/>
      <w:r w:rsidRPr="00F17E05">
        <w:t xml:space="preserve"> density (</w:t>
      </w:r>
      <w:proofErr w:type="spellStart"/>
      <w:r w:rsidRPr="00F17E05">
        <w:t>TRxP</w:t>
      </w:r>
      <w:proofErr w:type="spellEnd"/>
      <w:r w:rsidRPr="00F17E05">
        <w:t>/m</w:t>
      </w:r>
      <w:r w:rsidRPr="00F17E05">
        <w:rPr>
          <w:vertAlign w:val="superscript"/>
        </w:rPr>
        <w:t>2</w:t>
      </w:r>
      <w:r w:rsidRPr="00F17E05">
        <w:t>)</w:t>
      </w:r>
      <w:r w:rsidRPr="00F17E05">
        <w:rPr>
          <w:lang w:eastAsia="zh-CN"/>
        </w:rPr>
        <w:t>.</w:t>
      </w:r>
      <w:r w:rsidRPr="008B0A98">
        <w:rPr>
          <w:color w:val="000000"/>
        </w:rPr>
        <w:t xml:space="preserve"> T</w:t>
      </w:r>
      <w:r w:rsidRPr="00F17E05">
        <w:t xml:space="preserve">he </w:t>
      </w:r>
      <w:r w:rsidRPr="00F17E05">
        <w:rPr>
          <w:lang w:eastAsia="zh-CN"/>
        </w:rPr>
        <w:t>a</w:t>
      </w:r>
      <w:r w:rsidRPr="00F17E05">
        <w:t xml:space="preserve">rea traffic capacity </w:t>
      </w:r>
      <w:proofErr w:type="spellStart"/>
      <w:r w:rsidRPr="00F17E05">
        <w:rPr>
          <w:lang w:eastAsia="zh-CN"/>
        </w:rPr>
        <w:t>C</w:t>
      </w:r>
      <w:r w:rsidRPr="00F17E05">
        <w:rPr>
          <w:vertAlign w:val="subscript"/>
          <w:lang w:eastAsia="zh-CN"/>
        </w:rPr>
        <w:t>area</w:t>
      </w:r>
      <w:proofErr w:type="spellEnd"/>
      <w:r w:rsidRPr="00F17E05">
        <w:rPr>
          <w:lang w:eastAsia="zh-CN"/>
        </w:rPr>
        <w:t xml:space="preserve"> </w:t>
      </w:r>
      <w:r w:rsidRPr="00F17E05">
        <w:t xml:space="preserve">is related to </w:t>
      </w:r>
      <w:r w:rsidRPr="00F17E05">
        <w:rPr>
          <w:lang w:eastAsia="zh-CN"/>
        </w:rPr>
        <w:t>average</w:t>
      </w:r>
      <w:r w:rsidRPr="00F17E05">
        <w:t xml:space="preserve"> </w:t>
      </w:r>
      <w:r w:rsidR="000A2078">
        <w:t>spectral eff</w:t>
      </w:r>
      <w:r w:rsidRPr="00F17E05">
        <w:t xml:space="preserve">iciency </w:t>
      </w:r>
      <w:proofErr w:type="spellStart"/>
      <w:r w:rsidRPr="00F17E05">
        <w:t>SE</w:t>
      </w:r>
      <w:r w:rsidRPr="00F17E05">
        <w:rPr>
          <w:vertAlign w:val="subscript"/>
        </w:rPr>
        <w:t>avg</w:t>
      </w:r>
      <w:proofErr w:type="spellEnd"/>
      <w:r w:rsidRPr="00F17E05">
        <w:t xml:space="preserve"> through</w:t>
      </w:r>
      <w:r w:rsidRPr="00F17E05">
        <w:rPr>
          <w:lang w:eastAsia="zh-CN"/>
        </w:rPr>
        <w:t xml:space="preserve"> </w:t>
      </w:r>
      <w:r w:rsidRPr="00F17E05">
        <w:t>equation</w:t>
      </w:r>
      <w:r w:rsidRPr="00F17E05">
        <w:rPr>
          <w:lang w:eastAsia="zh-CN"/>
        </w:rPr>
        <w:t xml:space="preserve"> (6).</w:t>
      </w:r>
    </w:p>
    <w:p w14:paraId="2F953C4D" w14:textId="77777777" w:rsidR="008B0A98" w:rsidRPr="00F17E05" w:rsidRDefault="008B0A98" w:rsidP="00697DA1">
      <w:pPr>
        <w:pStyle w:val="EQ"/>
        <w:jc w:val="center"/>
        <w:rPr>
          <w:szCs w:val="24"/>
          <w:lang w:eastAsia="zh-CN"/>
        </w:rPr>
      </w:pPr>
      <w:r w:rsidRPr="00F17E05">
        <w:t>C</w:t>
      </w:r>
      <w:r w:rsidRPr="00F17E05">
        <w:rPr>
          <w:vertAlign w:val="subscript"/>
        </w:rPr>
        <w:t>area</w:t>
      </w:r>
      <w:r w:rsidRPr="00F17E05">
        <w:t xml:space="preserve"> = ρ × W × SE</w:t>
      </w:r>
      <w:r w:rsidRPr="00F17E05">
        <w:rPr>
          <w:vertAlign w:val="subscript"/>
        </w:rPr>
        <w:t>avg</w:t>
      </w:r>
    </w:p>
    <w:p w14:paraId="0B37283F" w14:textId="77777777" w:rsidR="008B0A98" w:rsidRPr="008B0A98" w:rsidRDefault="008B0A98" w:rsidP="00697DA1">
      <w:pPr>
        <w:rPr>
          <w:i/>
          <w:iCs/>
          <w:color w:val="000000"/>
          <w:lang w:eastAsia="zh-CN"/>
        </w:rPr>
      </w:pPr>
      <w:r w:rsidRPr="00F17E05">
        <w:t xml:space="preserve">In case bandwidth is aggregated across multiple bands, the area traffic capacity will be summed over the bands. </w:t>
      </w:r>
      <w:r w:rsidRPr="00F17E05">
        <w:rPr>
          <w:i/>
          <w:iCs/>
        </w:rPr>
        <w:t>(Editor’s note: This requires further discussion, and contributions are encouraged)</w:t>
      </w:r>
    </w:p>
    <w:p w14:paraId="5E0FBD4B" w14:textId="77777777" w:rsidR="008B0A98" w:rsidRPr="00F17E05" w:rsidRDefault="008B0A98" w:rsidP="008B0A98">
      <w:r w:rsidRPr="00F17E05">
        <w:t>This requirement is defined for the purpose of evaluation in the related Immersive Communication test environment.</w:t>
      </w:r>
    </w:p>
    <w:p w14:paraId="1CDDE03B" w14:textId="4B7FA0FD" w:rsidR="008B0A98" w:rsidRDefault="008B0A98" w:rsidP="008B0A98">
      <w:pPr>
        <w:rPr>
          <w:lang w:eastAsia="zh-CN"/>
        </w:rPr>
      </w:pPr>
      <w:r w:rsidRPr="00F17E05">
        <w:t xml:space="preserve">The target value for </w:t>
      </w:r>
      <w:r w:rsidRPr="00F17E05">
        <w:rPr>
          <w:rFonts w:eastAsia="MS Mincho"/>
        </w:rPr>
        <w:t>Area traffic capacity</w:t>
      </w:r>
      <w:r w:rsidRPr="00F17E05">
        <w:rPr>
          <w:lang w:eastAsia="zh-CN"/>
        </w:rPr>
        <w:t xml:space="preserve"> in downlink is TBD in the</w:t>
      </w:r>
      <w:r>
        <w:rPr>
          <w:lang w:eastAsia="zh-CN"/>
        </w:rPr>
        <w:t xml:space="preserve"> </w:t>
      </w:r>
      <w:r w:rsidRPr="00F17E05">
        <w:rPr>
          <w:rFonts w:eastAsia="MS Mincho"/>
        </w:rPr>
        <w:t xml:space="preserve">– </w:t>
      </w:r>
      <w:r w:rsidR="00831E59" w:rsidRPr="00831E59">
        <w:rPr>
          <w:rFonts w:eastAsia="MS Mincho"/>
        </w:rPr>
        <w:t xml:space="preserve">Indoor hotspot – </w:t>
      </w:r>
      <w:proofErr w:type="spellStart"/>
      <w:r w:rsidR="00831E59" w:rsidRPr="00831E59">
        <w:rPr>
          <w:rFonts w:eastAsia="MS Mincho"/>
        </w:rPr>
        <w:t>IC</w:t>
      </w:r>
      <w:r w:rsidRPr="00F17E05">
        <w:rPr>
          <w:rFonts w:eastAsia="MS Mincho"/>
        </w:rPr>
        <w:t>test</w:t>
      </w:r>
      <w:proofErr w:type="spellEnd"/>
      <w:r w:rsidRPr="00F17E05">
        <w:rPr>
          <w:rFonts w:eastAsia="MS Mincho"/>
        </w:rPr>
        <w:t xml:space="preserve"> environment</w:t>
      </w:r>
      <w:r w:rsidRPr="00F17E05">
        <w:rPr>
          <w:lang w:eastAsia="zh-CN"/>
        </w:rPr>
        <w:t>.</w:t>
      </w:r>
    </w:p>
    <w:p w14:paraId="692B4549" w14:textId="77777777" w:rsidR="00F107CF" w:rsidRPr="00F17E05" w:rsidRDefault="00F107CF" w:rsidP="008B0A98">
      <w:pPr>
        <w:rPr>
          <w:lang w:eastAsia="zh-CN"/>
        </w:rPr>
      </w:pPr>
    </w:p>
    <w:p w14:paraId="06F00630" w14:textId="77777777" w:rsidR="00786A3A" w:rsidRDefault="00786A3A" w:rsidP="00697DA1">
      <w:pPr>
        <w:pStyle w:val="Heading2"/>
      </w:pPr>
      <w:r>
        <w:t>7.7</w:t>
      </w:r>
      <w:r>
        <w:tab/>
        <w:t>Connection density</w:t>
      </w:r>
    </w:p>
    <w:p w14:paraId="412A0F3E" w14:textId="77777777" w:rsidR="00437B75" w:rsidRPr="003F41F7" w:rsidRDefault="00437B75" w:rsidP="00437B75">
      <w:pPr>
        <w:rPr>
          <w:rFonts w:eastAsia="SimSun"/>
          <w:lang w:eastAsia="zh-CN"/>
        </w:rPr>
      </w:pPr>
      <w:r w:rsidRPr="00F17E05">
        <w:t xml:space="preserve">Connection density is the total number of devices </w:t>
      </w:r>
      <w:r w:rsidRPr="00F17E05">
        <w:rPr>
          <w:szCs w:val="24"/>
        </w:rPr>
        <w:t xml:space="preserve">fulfilling a specific </w:t>
      </w:r>
      <w:r w:rsidRPr="00F17E05">
        <w:rPr>
          <w:lang w:eastAsia="ja-JP"/>
        </w:rPr>
        <w:t>quality of service</w:t>
      </w:r>
      <w:r w:rsidRPr="00F17E05">
        <w:rPr>
          <w:rFonts w:hAnsi="MS Mincho"/>
          <w:szCs w:val="21"/>
          <w:lang w:eastAsia="ja-JP"/>
        </w:rPr>
        <w:t xml:space="preserve"> (</w:t>
      </w:r>
      <w:r w:rsidRPr="00F17E05">
        <w:rPr>
          <w:szCs w:val="24"/>
        </w:rPr>
        <w:t>QoS</w:t>
      </w:r>
      <w:r w:rsidRPr="00F17E05">
        <w:rPr>
          <w:rFonts w:hAnsi="MS Mincho"/>
          <w:szCs w:val="21"/>
          <w:lang w:eastAsia="ja-JP"/>
        </w:rPr>
        <w:t>)</w:t>
      </w:r>
      <w:r w:rsidRPr="00F17E05">
        <w:rPr>
          <w:szCs w:val="24"/>
        </w:rPr>
        <w:t xml:space="preserve"> </w:t>
      </w:r>
      <w:r w:rsidRPr="00F17E05">
        <w:t>per unit area (per km</w:t>
      </w:r>
      <w:r w:rsidRPr="00F17E05">
        <w:rPr>
          <w:vertAlign w:val="superscript"/>
        </w:rPr>
        <w:t>2</w:t>
      </w:r>
      <w:r w:rsidRPr="00F17E05">
        <w:t>)</w:t>
      </w:r>
      <w:r w:rsidRPr="00437B75">
        <w:rPr>
          <w:rFonts w:eastAsia="MS Mincho"/>
          <w:bCs/>
          <w:lang w:val="en-US" w:eastAsia="ja-JP"/>
        </w:rPr>
        <w:t xml:space="preserve"> </w:t>
      </w:r>
      <w:r w:rsidRPr="00B9111B">
        <w:rPr>
          <w:rFonts w:eastAsia="MS Mincho"/>
          <w:bCs/>
          <w:lang w:val="en-US" w:eastAsia="ja-JP"/>
        </w:rPr>
        <w:t xml:space="preserve">), where the target QoS is to ensure a system packet drop rate less than 1% under given packet arrival rate l and </w:t>
      </w:r>
      <w:r w:rsidRPr="00574D5C">
        <w:rPr>
          <w:rFonts w:eastAsia="MS Mincho"/>
          <w:bCs/>
          <w:lang w:val="en-US" w:eastAsia="ja-JP"/>
        </w:rPr>
        <w:t>packet size S.</w:t>
      </w:r>
      <w:r w:rsidRPr="00B9111B">
        <w:rPr>
          <w:rFonts w:eastAsia="MS Mincho"/>
          <w:bCs/>
          <w:lang w:val="en-US" w:eastAsia="ja-JP"/>
        </w:rPr>
        <w:t xml:space="preserve"> Packet drop rate = (Number of packet in outage) / (number of generated packets), where a packet is in outage if this packet failed to be successfully received by destination receiver beyond packet dropping timer</w:t>
      </w:r>
      <w:r>
        <w:rPr>
          <w:rFonts w:eastAsia="MS Mincho" w:hint="eastAsia"/>
          <w:bCs/>
          <w:lang w:val="en-US" w:eastAsia="ja-JP"/>
        </w:rPr>
        <w:t>.</w:t>
      </w:r>
    </w:p>
    <w:p w14:paraId="05979305" w14:textId="77777777" w:rsidR="00437B75" w:rsidRPr="00F17E05" w:rsidRDefault="00437B75" w:rsidP="00437B75">
      <w:r w:rsidRPr="00F17E05">
        <w:rPr>
          <w:szCs w:val="24"/>
          <w:lang w:eastAsia="zh-CN"/>
        </w:rPr>
        <w:t xml:space="preserve">Connection </w:t>
      </w:r>
      <w:r w:rsidRPr="00F17E05">
        <w:t xml:space="preserve">density </w:t>
      </w:r>
      <w:r w:rsidRPr="00F17E05">
        <w:rPr>
          <w:szCs w:val="24"/>
          <w:lang w:eastAsia="zh-CN"/>
        </w:rPr>
        <w:t xml:space="preserve">should be achieved </w:t>
      </w:r>
      <w:r w:rsidRPr="00F17E05">
        <w:t xml:space="preserve">for a limited bandwidth and number of </w:t>
      </w:r>
      <w:proofErr w:type="spellStart"/>
      <w:r w:rsidRPr="00F17E05">
        <w:t>TRxPs</w:t>
      </w:r>
      <w:proofErr w:type="spellEnd"/>
      <w:r w:rsidRPr="00F17E05">
        <w:t xml:space="preserve">. </w:t>
      </w:r>
      <w:r>
        <w:t>[</w:t>
      </w:r>
      <w:r w:rsidRPr="00F17E05">
        <w:t>The target QoS is to support delivery of a message of a certain size within a certain time and with a certain success probability</w:t>
      </w:r>
      <w:r>
        <w:t>]</w:t>
      </w:r>
    </w:p>
    <w:p w14:paraId="22EFE3F6" w14:textId="7A4FEFF6" w:rsidR="00437B75" w:rsidRPr="00F17E05" w:rsidRDefault="00437B75" w:rsidP="00437B75">
      <w:r w:rsidRPr="00F17E05">
        <w:t xml:space="preserve">This requirement is defined for the purpose of evaluation in the </w:t>
      </w:r>
      <w:r w:rsidR="00831E59">
        <w:t>Massive Communication</w:t>
      </w:r>
      <w:r w:rsidR="00831E59" w:rsidRPr="00F17E05">
        <w:t xml:space="preserve"> </w:t>
      </w:r>
      <w:r w:rsidRPr="00F17E05">
        <w:t>usage scenario.</w:t>
      </w:r>
    </w:p>
    <w:p w14:paraId="6809103C" w14:textId="77777777" w:rsidR="00437B75" w:rsidRPr="00F17E05" w:rsidRDefault="00437B75" w:rsidP="00437B75">
      <w:r w:rsidRPr="00F17E05">
        <w:t>The minimum requirement for connection density is TBD devices per km</w:t>
      </w:r>
      <w:r w:rsidRPr="00F17E05">
        <w:rPr>
          <w:vertAlign w:val="superscript"/>
        </w:rPr>
        <w:t>2</w:t>
      </w:r>
      <w:r w:rsidRPr="00F17E05">
        <w:t>.</w:t>
      </w:r>
    </w:p>
    <w:p w14:paraId="3EC0ACA8" w14:textId="77777777" w:rsidR="00437B75" w:rsidRDefault="00437B75" w:rsidP="00437B75">
      <w:pPr>
        <w:rPr>
          <w:rFonts w:eastAsia="SimSun"/>
          <w:lang w:eastAsia="zh-CN"/>
        </w:rPr>
      </w:pPr>
      <w:r>
        <w:rPr>
          <w:rFonts w:eastAsia="SimSun" w:hint="eastAsia"/>
          <w:lang w:eastAsia="zh-CN"/>
        </w:rPr>
        <w:t xml:space="preserve">3GPP should develop standards with means of high connection efficiency (measured as supported number of devices per </w:t>
      </w:r>
      <w:proofErr w:type="spellStart"/>
      <w:r>
        <w:rPr>
          <w:rFonts w:eastAsia="SimSun" w:hint="eastAsia"/>
          <w:lang w:eastAsia="zh-CN"/>
        </w:rPr>
        <w:t>TR</w:t>
      </w:r>
      <w:r>
        <w:rPr>
          <w:rFonts w:eastAsia="SimSun"/>
          <w:lang w:eastAsia="zh-CN"/>
        </w:rPr>
        <w:t>x</w:t>
      </w:r>
      <w:r>
        <w:rPr>
          <w:rFonts w:eastAsia="SimSun" w:hint="eastAsia"/>
          <w:lang w:eastAsia="zh-CN"/>
        </w:rPr>
        <w:t>P</w:t>
      </w:r>
      <w:proofErr w:type="spellEnd"/>
      <w:r>
        <w:rPr>
          <w:rFonts w:eastAsia="SimSun" w:hint="eastAsia"/>
          <w:lang w:eastAsia="zh-CN"/>
        </w:rPr>
        <w:t xml:space="preserve"> per unit frequency resource) to achieve the desired connection density.</w:t>
      </w:r>
      <w:r w:rsidRPr="003F41F7">
        <w:rPr>
          <w:rFonts w:eastAsia="MS Mincho"/>
          <w:lang w:eastAsia="ja-JP"/>
        </w:rPr>
        <w:t xml:space="preserve"> </w:t>
      </w:r>
    </w:p>
    <w:p w14:paraId="00AC813A" w14:textId="77777777" w:rsidR="00786A3A" w:rsidRDefault="00786A3A" w:rsidP="00786A3A">
      <w:pPr>
        <w:pStyle w:val="Heading2"/>
        <w:rPr>
          <w:lang w:eastAsia="zh-CN"/>
        </w:rPr>
      </w:pPr>
      <w:bookmarkStart w:id="17" w:name="_Toc519780359"/>
      <w:bookmarkEnd w:id="16"/>
      <w:r>
        <w:rPr>
          <w:rFonts w:hint="eastAsia"/>
        </w:rPr>
        <w:t>7</w:t>
      </w:r>
      <w:r w:rsidRPr="00896A75">
        <w:t>.</w:t>
      </w:r>
      <w:r>
        <w:rPr>
          <w:rFonts w:hint="eastAsia"/>
          <w:lang w:eastAsia="zh-CN"/>
        </w:rPr>
        <w:t>8</w:t>
      </w:r>
      <w:r w:rsidRPr="00896A75">
        <w:tab/>
      </w:r>
      <w:r w:rsidRPr="00F84BB1">
        <w:t>Mobility</w:t>
      </w:r>
    </w:p>
    <w:p w14:paraId="74E63987" w14:textId="77777777" w:rsidR="00437B75" w:rsidRPr="00F17E05" w:rsidRDefault="00437B75" w:rsidP="00437B75">
      <w:r w:rsidRPr="00F17E05">
        <w:t xml:space="preserve">Mobility is the maximum </w:t>
      </w:r>
      <w:r w:rsidRPr="00F17E05">
        <w:rPr>
          <w:lang w:eastAsia="ja-JP"/>
        </w:rPr>
        <w:t>mobile station</w:t>
      </w:r>
      <w:r w:rsidRPr="00F17E05">
        <w:t xml:space="preserve"> speed at which a defined QoS can be achieved (in km/h).</w:t>
      </w:r>
    </w:p>
    <w:p w14:paraId="3F39D75F" w14:textId="77777777" w:rsidR="00437B75" w:rsidRDefault="00437B75" w:rsidP="00437B75">
      <w:r w:rsidRPr="00F17E05">
        <w:t>The following classes of mobility are defined:</w:t>
      </w:r>
    </w:p>
    <w:p w14:paraId="01EECE0A" w14:textId="45BF75C6" w:rsidR="00306301" w:rsidRDefault="00257A0B" w:rsidP="008516CB">
      <w:pPr>
        <w:pStyle w:val="B1"/>
      </w:pPr>
      <w:r>
        <w:t>[</w:t>
      </w:r>
      <w:r w:rsidR="00306301">
        <w:t>–</w:t>
      </w:r>
      <w:r w:rsidR="00306301">
        <w:tab/>
        <w:t>Stationary: 0 km/h</w:t>
      </w:r>
    </w:p>
    <w:p w14:paraId="4162FFF8" w14:textId="47CEC5AC" w:rsidR="00306301" w:rsidRDefault="00306301" w:rsidP="008516CB">
      <w:pPr>
        <w:pStyle w:val="B1"/>
      </w:pPr>
      <w:r>
        <w:t>–</w:t>
      </w:r>
      <w:r>
        <w:tab/>
        <w:t>Pedestrian: 0 km/h to 10 km/h</w:t>
      </w:r>
    </w:p>
    <w:p w14:paraId="0E0298A1" w14:textId="6BB2B160" w:rsidR="00306301" w:rsidRDefault="00306301" w:rsidP="008516CB">
      <w:pPr>
        <w:pStyle w:val="B1"/>
      </w:pPr>
      <w:r>
        <w:t>–</w:t>
      </w:r>
      <w:r>
        <w:tab/>
        <w:t>Vehicular: 10 km/h to 120 km/h</w:t>
      </w:r>
    </w:p>
    <w:p w14:paraId="14D5E55F" w14:textId="1F463A74" w:rsidR="00306301" w:rsidRPr="00F17E05" w:rsidRDefault="00306301" w:rsidP="008516CB">
      <w:pPr>
        <w:pStyle w:val="B1"/>
      </w:pPr>
      <w:r>
        <w:t>–</w:t>
      </w:r>
      <w:r>
        <w:tab/>
        <w:t>High speed vehicular: 120 km/h to TBD km/h.</w:t>
      </w:r>
      <w:r w:rsidR="00257A0B">
        <w:t>]</w:t>
      </w:r>
    </w:p>
    <w:p w14:paraId="4B973E91" w14:textId="21E36352" w:rsidR="00437B75" w:rsidRPr="00F17E05" w:rsidRDefault="00437B75" w:rsidP="00437B75">
      <w:r w:rsidRPr="00F17E05">
        <w:t xml:space="preserve">Table </w:t>
      </w:r>
      <w:r w:rsidR="003269DA">
        <w:rPr>
          <w:lang w:eastAsia="ja-JP"/>
        </w:rPr>
        <w:t>7.8-1</w:t>
      </w:r>
      <w:r w:rsidR="003269DA" w:rsidRPr="00F17E05">
        <w:t xml:space="preserve"> </w:t>
      </w:r>
      <w:r w:rsidRPr="00F17E05">
        <w:t>defines the mobility classes that shall be supported in the respective test environment</w:t>
      </w:r>
      <w:r w:rsidRPr="00F17E05">
        <w:rPr>
          <w:lang w:eastAsia="ja-JP"/>
        </w:rPr>
        <w:t>s</w:t>
      </w:r>
      <w:r w:rsidRPr="00F17E05">
        <w:t>.</w:t>
      </w:r>
    </w:p>
    <w:p w14:paraId="151AB240" w14:textId="0EF01C75" w:rsidR="00437B75" w:rsidRPr="00F17E05" w:rsidRDefault="003269DA" w:rsidP="008516CB">
      <w:pPr>
        <w:pStyle w:val="TH"/>
        <w:rPr>
          <w:lang w:eastAsia="ja-JP"/>
        </w:rPr>
      </w:pPr>
      <w:r>
        <w:t xml:space="preserve">Table 7.8-1: </w:t>
      </w:r>
      <w:r w:rsidR="00437B75" w:rsidRPr="00F17E05">
        <w:t>Mobility classes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404"/>
        <w:gridCol w:w="2548"/>
        <w:gridCol w:w="2273"/>
        <w:gridCol w:w="2406"/>
      </w:tblGrid>
      <w:tr w:rsidR="00437B75" w:rsidRPr="00F17E05" w14:paraId="4337B813" w14:textId="77777777" w:rsidTr="00F12BB8">
        <w:trPr>
          <w:cantSplit/>
          <w:jc w:val="center"/>
        </w:trPr>
        <w:tc>
          <w:tcPr>
            <w:tcW w:w="1248" w:type="pct"/>
            <w:vMerge w:val="restart"/>
          </w:tcPr>
          <w:p w14:paraId="3C350044" w14:textId="77777777" w:rsidR="00437B75" w:rsidRPr="00F17E05" w:rsidRDefault="00437B75" w:rsidP="008516CB">
            <w:pPr>
              <w:pStyle w:val="TAH"/>
            </w:pPr>
          </w:p>
        </w:tc>
        <w:tc>
          <w:tcPr>
            <w:tcW w:w="3752" w:type="pct"/>
            <w:gridSpan w:val="3"/>
          </w:tcPr>
          <w:p w14:paraId="58580153" w14:textId="77777777" w:rsidR="00437B75" w:rsidRPr="00F17E05" w:rsidRDefault="00437B75" w:rsidP="008516CB">
            <w:pPr>
              <w:pStyle w:val="TAH"/>
            </w:pPr>
            <w:r w:rsidRPr="00F17E05">
              <w:t>Test environments for TBD</w:t>
            </w:r>
          </w:p>
        </w:tc>
      </w:tr>
      <w:tr w:rsidR="00437B75" w:rsidRPr="00F17E05" w14:paraId="703BACD2" w14:textId="77777777" w:rsidTr="00F12BB8">
        <w:trPr>
          <w:cantSplit/>
          <w:jc w:val="center"/>
        </w:trPr>
        <w:tc>
          <w:tcPr>
            <w:tcW w:w="1248" w:type="pct"/>
            <w:vMerge/>
          </w:tcPr>
          <w:p w14:paraId="4B9D9275" w14:textId="77777777" w:rsidR="00437B75" w:rsidRPr="00F17E05" w:rsidRDefault="00437B75" w:rsidP="008516CB">
            <w:pPr>
              <w:pStyle w:val="TAH"/>
            </w:pPr>
          </w:p>
        </w:tc>
        <w:tc>
          <w:tcPr>
            <w:tcW w:w="1323" w:type="pct"/>
          </w:tcPr>
          <w:p w14:paraId="77087F5F" w14:textId="77777777" w:rsidR="00437B75" w:rsidRPr="00F17E05" w:rsidRDefault="00437B75" w:rsidP="008516CB">
            <w:pPr>
              <w:pStyle w:val="TAH"/>
            </w:pPr>
          </w:p>
        </w:tc>
        <w:tc>
          <w:tcPr>
            <w:tcW w:w="1180" w:type="pct"/>
          </w:tcPr>
          <w:p w14:paraId="1C0B5CCB" w14:textId="77777777" w:rsidR="00437B75" w:rsidRPr="00F17E05" w:rsidRDefault="00437B75" w:rsidP="008516CB">
            <w:pPr>
              <w:pStyle w:val="TAH"/>
            </w:pPr>
          </w:p>
        </w:tc>
        <w:tc>
          <w:tcPr>
            <w:tcW w:w="1249" w:type="pct"/>
          </w:tcPr>
          <w:p w14:paraId="7AF3A631" w14:textId="77777777" w:rsidR="00437B75" w:rsidRPr="00F17E05" w:rsidRDefault="00437B75" w:rsidP="008516CB">
            <w:pPr>
              <w:pStyle w:val="TAH"/>
            </w:pPr>
          </w:p>
        </w:tc>
      </w:tr>
      <w:tr w:rsidR="00437B75" w:rsidRPr="00F17E05" w14:paraId="7513275B" w14:textId="77777777" w:rsidTr="00F12BB8">
        <w:trPr>
          <w:cantSplit/>
          <w:jc w:val="center"/>
        </w:trPr>
        <w:tc>
          <w:tcPr>
            <w:tcW w:w="1248" w:type="pct"/>
          </w:tcPr>
          <w:p w14:paraId="3C61DA6B" w14:textId="77777777" w:rsidR="00437B75" w:rsidRPr="00F17E05" w:rsidRDefault="00437B75" w:rsidP="008516CB">
            <w:pPr>
              <w:pStyle w:val="TAL"/>
            </w:pPr>
            <w:r w:rsidRPr="00F17E05">
              <w:t>Mobility classes supported</w:t>
            </w:r>
          </w:p>
        </w:tc>
        <w:tc>
          <w:tcPr>
            <w:tcW w:w="1323" w:type="pct"/>
          </w:tcPr>
          <w:p w14:paraId="11050487" w14:textId="77777777" w:rsidR="00437B75" w:rsidRPr="00F17E05" w:rsidRDefault="00437B75" w:rsidP="008516CB">
            <w:pPr>
              <w:pStyle w:val="TAC"/>
            </w:pPr>
          </w:p>
        </w:tc>
        <w:tc>
          <w:tcPr>
            <w:tcW w:w="1180" w:type="pct"/>
          </w:tcPr>
          <w:p w14:paraId="088B77BA" w14:textId="77777777" w:rsidR="00437B75" w:rsidRPr="00F17E05" w:rsidRDefault="00437B75" w:rsidP="008516CB">
            <w:pPr>
              <w:pStyle w:val="TAC"/>
              <w:rPr>
                <w:b/>
                <w:lang w:eastAsia="ja-JP"/>
              </w:rPr>
            </w:pPr>
          </w:p>
        </w:tc>
        <w:tc>
          <w:tcPr>
            <w:tcW w:w="1249" w:type="pct"/>
          </w:tcPr>
          <w:p w14:paraId="697CD563" w14:textId="77777777" w:rsidR="00437B75" w:rsidRPr="00F17E05" w:rsidRDefault="00437B75" w:rsidP="008516CB">
            <w:pPr>
              <w:pStyle w:val="TAC"/>
              <w:rPr>
                <w:b/>
                <w:lang w:eastAsia="ja-JP"/>
              </w:rPr>
            </w:pPr>
          </w:p>
        </w:tc>
      </w:tr>
    </w:tbl>
    <w:p w14:paraId="7AD9B994" w14:textId="77777777" w:rsidR="00437B75" w:rsidRPr="00F17E05" w:rsidRDefault="00437B75" w:rsidP="00437B75">
      <w:pPr>
        <w:pStyle w:val="Tablefin"/>
      </w:pPr>
    </w:p>
    <w:p w14:paraId="0DB155C9" w14:textId="2C8075EB" w:rsidR="00437B75" w:rsidRPr="00F17E05" w:rsidRDefault="00437B75" w:rsidP="00437B75">
      <w:r w:rsidRPr="00F17E05">
        <w:t xml:space="preserve">A mobility class is supported if the traffic channel link data rate on the uplink, normalized by bandwidth, is as shown in Table </w:t>
      </w:r>
      <w:r w:rsidR="0052275C">
        <w:rPr>
          <w:lang w:eastAsia="ja-JP"/>
        </w:rPr>
        <w:t>7.8-2</w:t>
      </w:r>
      <w:r w:rsidRPr="00F17E05">
        <w:rPr>
          <w:lang w:eastAsia="ja-JP"/>
        </w:rPr>
        <w:t>.</w:t>
      </w:r>
      <w:r w:rsidRPr="00F17E05">
        <w:t xml:space="preserve"> This assumes the user is moving at the maximum speed in that mobility class in each of the test environments.</w:t>
      </w:r>
    </w:p>
    <w:p w14:paraId="6734AC9A" w14:textId="77777777" w:rsidR="00437B75" w:rsidRPr="00F17E05" w:rsidRDefault="00437B75" w:rsidP="00437B75">
      <w:r w:rsidRPr="00F17E05">
        <w:t>This requirement is defined for the purpose of evaluation in the TBD usage scenario.</w:t>
      </w:r>
    </w:p>
    <w:p w14:paraId="3CB02280" w14:textId="0149E7AE" w:rsidR="00437B75" w:rsidRPr="00F17E05" w:rsidRDefault="0052275C" w:rsidP="008516CB">
      <w:pPr>
        <w:pStyle w:val="TH"/>
        <w:rPr>
          <w:lang w:eastAsia="ja-JP"/>
        </w:rPr>
      </w:pPr>
      <w:r>
        <w:t xml:space="preserve">Table 7.8-2: </w:t>
      </w:r>
      <w:r w:rsidR="00437B75" w:rsidRPr="00F17E05">
        <w:t>Traffic channel link data rates</w:t>
      </w:r>
      <w:r w:rsidR="00437B75" w:rsidRPr="00F17E05">
        <w:rPr>
          <w:lang w:eastAsia="ja-JP"/>
        </w:rPr>
        <w:t xml:space="preserve"> normalized by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3260"/>
        <w:gridCol w:w="2546"/>
      </w:tblGrid>
      <w:tr w:rsidR="00437B75" w:rsidRPr="00F17E05" w14:paraId="3825CA45" w14:textId="77777777" w:rsidTr="00F12BB8">
        <w:tc>
          <w:tcPr>
            <w:tcW w:w="3823" w:type="dxa"/>
            <w:tcBorders>
              <w:top w:val="single" w:sz="4" w:space="0" w:color="auto"/>
              <w:left w:val="single" w:sz="4" w:space="0" w:color="auto"/>
              <w:bottom w:val="single" w:sz="4" w:space="0" w:color="auto"/>
              <w:right w:val="single" w:sz="4" w:space="0" w:color="auto"/>
            </w:tcBorders>
            <w:shd w:val="clear" w:color="auto" w:fill="auto"/>
          </w:tcPr>
          <w:p w14:paraId="4C286C4E" w14:textId="77777777" w:rsidR="00437B75" w:rsidRPr="00F12BB8" w:rsidRDefault="00437B75" w:rsidP="008516CB">
            <w:pPr>
              <w:pStyle w:val="TAH"/>
            </w:pPr>
            <w:r w:rsidRPr="00F12BB8">
              <w:t>Test environment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45CFC414" w14:textId="77777777" w:rsidR="00437B75" w:rsidRPr="00F12BB8" w:rsidRDefault="00437B75" w:rsidP="008516CB">
            <w:pPr>
              <w:pStyle w:val="TAH"/>
            </w:pPr>
            <w:r w:rsidRPr="00F12BB8">
              <w:t>Normalized traffic channel link data rate (bit/s/Hz)</w:t>
            </w: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4EA201A4" w14:textId="77777777" w:rsidR="00437B75" w:rsidRPr="00F12BB8" w:rsidRDefault="00437B75" w:rsidP="008516CB">
            <w:pPr>
              <w:pStyle w:val="TAH"/>
            </w:pPr>
            <w:r w:rsidRPr="00F12BB8">
              <w:t>Mobility</w:t>
            </w:r>
            <w:r w:rsidRPr="00F12BB8">
              <w:br/>
              <w:t>(km/h)</w:t>
            </w:r>
          </w:p>
        </w:tc>
      </w:tr>
      <w:tr w:rsidR="00437B75" w:rsidRPr="00F17E05" w14:paraId="293DEE51" w14:textId="77777777" w:rsidTr="00F12BB8">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1CCD7CCE" w14:textId="7E801EBC" w:rsidR="00437B75" w:rsidRPr="00437B75" w:rsidRDefault="00831E59" w:rsidP="008516CB">
            <w:pPr>
              <w:pStyle w:val="TAL"/>
            </w:pPr>
            <w:r w:rsidRPr="00831E59">
              <w:t>Indoor hotspot – IC</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239A61B" w14:textId="77777777" w:rsidR="00437B75" w:rsidRPr="00437B75" w:rsidRDefault="00437B75" w:rsidP="008516CB">
            <w:pPr>
              <w:pStyle w:val="TAC"/>
            </w:pP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48A62749" w14:textId="0041C133" w:rsidR="00437B75" w:rsidRPr="00437B75" w:rsidRDefault="00831E59" w:rsidP="008516CB">
            <w:pPr>
              <w:pStyle w:val="TAC"/>
            </w:pPr>
            <w:r>
              <w:t>10</w:t>
            </w:r>
          </w:p>
        </w:tc>
      </w:tr>
      <w:tr w:rsidR="00437B75" w:rsidRPr="00F17E05" w14:paraId="44128E1F" w14:textId="77777777" w:rsidTr="00F12BB8">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47EC6840" w14:textId="2C90B9D7" w:rsidR="00437B75" w:rsidRPr="00437B75" w:rsidRDefault="00831E59" w:rsidP="008516CB">
            <w:pPr>
              <w:pStyle w:val="TAL"/>
            </w:pPr>
            <w:r>
              <w:t>Dense Urban – IC</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3683C63" w14:textId="77777777" w:rsidR="00437B75" w:rsidRPr="00437B75" w:rsidRDefault="00437B75" w:rsidP="008516CB">
            <w:pPr>
              <w:pStyle w:val="TAC"/>
            </w:pP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60E17356" w14:textId="1DBEEAF9" w:rsidR="00437B75" w:rsidRPr="00437B75" w:rsidRDefault="00831E59" w:rsidP="008516CB">
            <w:pPr>
              <w:pStyle w:val="TAC"/>
            </w:pPr>
            <w:r>
              <w:t>30</w:t>
            </w:r>
          </w:p>
        </w:tc>
      </w:tr>
      <w:tr w:rsidR="00437B75" w:rsidRPr="00F17E05" w14:paraId="23E7524A" w14:textId="77777777" w:rsidTr="00F12BB8">
        <w:tc>
          <w:tcPr>
            <w:tcW w:w="3823" w:type="dxa"/>
            <w:vMerge w:val="restart"/>
            <w:tcBorders>
              <w:top w:val="single" w:sz="4" w:space="0" w:color="auto"/>
              <w:left w:val="single" w:sz="4" w:space="0" w:color="auto"/>
              <w:right w:val="single" w:sz="4" w:space="0" w:color="auto"/>
            </w:tcBorders>
            <w:shd w:val="clear" w:color="auto" w:fill="auto"/>
            <w:hideMark/>
          </w:tcPr>
          <w:p w14:paraId="16E319F9" w14:textId="6B4A58DD" w:rsidR="00437B75" w:rsidRPr="00437B75" w:rsidRDefault="00831E59" w:rsidP="008516CB">
            <w:pPr>
              <w:pStyle w:val="TAL"/>
            </w:pPr>
            <w:r>
              <w:t>Rural – IC</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1682FB7" w14:textId="77777777" w:rsidR="00437B75" w:rsidRPr="00437B75" w:rsidRDefault="00437B75" w:rsidP="008516CB">
            <w:pPr>
              <w:pStyle w:val="TAC"/>
            </w:pP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34FB332F" w14:textId="323C380D" w:rsidR="00437B75" w:rsidRPr="00437B75" w:rsidRDefault="00831E59" w:rsidP="008516CB">
            <w:pPr>
              <w:pStyle w:val="TAC"/>
            </w:pPr>
            <w:r>
              <w:t>120</w:t>
            </w:r>
          </w:p>
        </w:tc>
      </w:tr>
      <w:tr w:rsidR="00437B75" w:rsidRPr="00F17E05" w14:paraId="1411B66A" w14:textId="77777777" w:rsidTr="00F12BB8">
        <w:tc>
          <w:tcPr>
            <w:tcW w:w="3823" w:type="dxa"/>
            <w:vMerge/>
            <w:tcBorders>
              <w:left w:val="single" w:sz="4" w:space="0" w:color="auto"/>
              <w:bottom w:val="single" w:sz="4" w:space="0" w:color="auto"/>
              <w:right w:val="single" w:sz="4" w:space="0" w:color="auto"/>
            </w:tcBorders>
            <w:shd w:val="clear" w:color="auto" w:fill="auto"/>
            <w:hideMark/>
          </w:tcPr>
          <w:p w14:paraId="7C4CADE8" w14:textId="77777777" w:rsidR="00437B75" w:rsidRPr="00437B75" w:rsidRDefault="00437B75" w:rsidP="00F12BB8">
            <w:pPr>
              <w:pStyle w:val="Tabletext"/>
              <w:keepNext/>
              <w:keepLines/>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892FF" w14:textId="77777777" w:rsidR="00437B75" w:rsidRPr="00437B75" w:rsidRDefault="00437B75" w:rsidP="008516CB">
            <w:pPr>
              <w:pStyle w:val="TAC"/>
            </w:pP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57EC01E6" w14:textId="02709751" w:rsidR="00437B75" w:rsidRPr="00437B75" w:rsidRDefault="00831E59" w:rsidP="008516CB">
            <w:pPr>
              <w:pStyle w:val="TAC"/>
            </w:pPr>
            <w:r>
              <w:t>500</w:t>
            </w:r>
          </w:p>
        </w:tc>
      </w:tr>
    </w:tbl>
    <w:p w14:paraId="068FBC87" w14:textId="77777777" w:rsidR="00437B75" w:rsidRPr="00F17E05" w:rsidRDefault="00437B75" w:rsidP="00437B75">
      <w:pPr>
        <w:pStyle w:val="Tablefin"/>
      </w:pPr>
    </w:p>
    <w:p w14:paraId="53404D7A" w14:textId="63438FF6" w:rsidR="00437B75" w:rsidRDefault="00437B75" w:rsidP="00437B75">
      <w:pPr>
        <w:rPr>
          <w:spacing w:val="-4"/>
          <w:lang w:eastAsia="ja-JP"/>
        </w:rPr>
      </w:pPr>
      <w:r w:rsidRPr="00F17E05">
        <w:rPr>
          <w:spacing w:val="-4"/>
        </w:rPr>
        <w:t xml:space="preserve">These values were defined assuming an antenna configuration </w:t>
      </w:r>
      <w:r w:rsidRPr="00F17E05">
        <w:rPr>
          <w:spacing w:val="-4"/>
          <w:lang w:eastAsia="ko-KR"/>
        </w:rPr>
        <w:t xml:space="preserve">as described in </w:t>
      </w:r>
      <w:r w:rsidR="004C4F01">
        <w:rPr>
          <w:spacing w:val="-4"/>
          <w:lang w:eastAsia="ko-KR"/>
        </w:rPr>
        <w:t>TBD</w:t>
      </w:r>
      <w:r w:rsidRPr="00F17E05">
        <w:rPr>
          <w:spacing w:val="-4"/>
          <w:lang w:eastAsia="ja-JP"/>
        </w:rPr>
        <w:t xml:space="preserve">. </w:t>
      </w:r>
    </w:p>
    <w:p w14:paraId="15410AB5" w14:textId="77777777" w:rsidR="004C4F01" w:rsidRPr="00F17E05" w:rsidRDefault="004C4F01" w:rsidP="00437B75">
      <w:pPr>
        <w:rPr>
          <w:spacing w:val="-4"/>
          <w:lang w:eastAsia="ja-JP"/>
        </w:rPr>
      </w:pPr>
    </w:p>
    <w:p w14:paraId="64E91144" w14:textId="77777777" w:rsidR="00786A3A" w:rsidRDefault="00786A3A" w:rsidP="00786A3A">
      <w:pPr>
        <w:pStyle w:val="Heading2"/>
        <w:rPr>
          <w:lang w:eastAsia="zh-CN"/>
        </w:rPr>
      </w:pPr>
      <w:r>
        <w:rPr>
          <w:rFonts w:hint="eastAsia"/>
        </w:rPr>
        <w:t>7</w:t>
      </w:r>
      <w:r w:rsidRPr="00896A75">
        <w:t>.</w:t>
      </w:r>
      <w:r w:rsidR="001E1D70">
        <w:rPr>
          <w:lang w:eastAsia="zh-CN"/>
        </w:rPr>
        <w:t>9</w:t>
      </w:r>
      <w:r w:rsidRPr="00896A75">
        <w:tab/>
      </w:r>
      <w:r>
        <w:rPr>
          <w:rFonts w:hint="eastAsia"/>
        </w:rPr>
        <w:t>M</w:t>
      </w:r>
      <w:r w:rsidRPr="00896A75">
        <w:t>obility interruption time</w:t>
      </w:r>
    </w:p>
    <w:p w14:paraId="5C4856A3" w14:textId="021882D4" w:rsidR="00786A3A" w:rsidRPr="003D532C" w:rsidRDefault="00786A3A" w:rsidP="00786A3A">
      <w:pPr>
        <w:rPr>
          <w:rFonts w:eastAsia="MS Mincho"/>
        </w:rPr>
      </w:pPr>
      <w:r w:rsidRPr="003D532C">
        <w:rPr>
          <w:rFonts w:eastAsia="MS Mincho" w:hint="eastAsia"/>
        </w:rPr>
        <w:t>M</w:t>
      </w:r>
      <w:r w:rsidRPr="003D532C">
        <w:rPr>
          <w:rFonts w:eastAsia="MS Mincho"/>
        </w:rPr>
        <w:t>obility interruption time</w:t>
      </w:r>
      <w:r w:rsidRPr="003D532C">
        <w:rPr>
          <w:rFonts w:eastAsia="MS Mincho" w:hint="eastAsia"/>
        </w:rPr>
        <w:t xml:space="preserve"> </w:t>
      </w:r>
      <w:r w:rsidR="00B341B6">
        <w:rPr>
          <w:rFonts w:eastAsia="MS Mincho"/>
        </w:rPr>
        <w:t>is</w:t>
      </w:r>
      <w:r w:rsidR="00B341B6" w:rsidRPr="003D532C">
        <w:rPr>
          <w:rFonts w:eastAsia="MS Mincho" w:hint="eastAsia"/>
        </w:rPr>
        <w:t xml:space="preserve"> </w:t>
      </w:r>
      <w:r w:rsidRPr="003D532C">
        <w:rPr>
          <w:rFonts w:eastAsia="MS Mincho" w:hint="eastAsia"/>
        </w:rPr>
        <w:t>t</w:t>
      </w:r>
      <w:r w:rsidRPr="003D532C">
        <w:rPr>
          <w:rFonts w:eastAsia="MS Mincho"/>
        </w:rPr>
        <w:t>he</w:t>
      </w:r>
      <w:r w:rsidRPr="003D532C">
        <w:rPr>
          <w:rFonts w:eastAsia="MS Mincho" w:hint="eastAsia"/>
        </w:rPr>
        <w:t xml:space="preserve"> shortest</w:t>
      </w:r>
      <w:r w:rsidRPr="003D532C">
        <w:rPr>
          <w:rFonts w:eastAsia="MS Mincho"/>
        </w:rPr>
        <w:t xml:space="preserve"> time duration </w:t>
      </w:r>
      <w:r w:rsidRPr="003D532C">
        <w:rPr>
          <w:rFonts w:eastAsia="MS Mincho" w:hint="eastAsia"/>
        </w:rPr>
        <w:t xml:space="preserve">supported by the system </w:t>
      </w:r>
      <w:r w:rsidRPr="003D532C">
        <w:rPr>
          <w:rFonts w:eastAsia="MS Mincho"/>
        </w:rPr>
        <w:t>during which a user terminal cannot exchange user plane packets with any base station during transitions.</w:t>
      </w:r>
    </w:p>
    <w:p w14:paraId="229DE675" w14:textId="77777777" w:rsidR="00D51679" w:rsidRDefault="00D51679" w:rsidP="00786A3A">
      <w:pPr>
        <w:rPr>
          <w:lang w:eastAsia="zh-CN"/>
        </w:rPr>
      </w:pPr>
      <w:r w:rsidRPr="00D51679">
        <w:rPr>
          <w:lang w:eastAsia="zh-CN"/>
        </w:rPr>
        <w:t>The mobility interruption time includes the time required to execute any radio access network procedure, radio resource control signalling protocol, or other message exchanges between the mobile station and the radio access network, as applicable to the candidate RIT/SRIT.</w:t>
      </w:r>
    </w:p>
    <w:p w14:paraId="5E308B7F" w14:textId="67362107" w:rsidR="00786A3A" w:rsidRDefault="00786A3A" w:rsidP="00786A3A">
      <w:pPr>
        <w:rPr>
          <w:rFonts w:eastAsia="SimSun"/>
          <w:lang w:eastAsia="zh-CN"/>
        </w:rPr>
      </w:pPr>
      <w:r>
        <w:rPr>
          <w:rFonts w:hint="eastAsia"/>
          <w:lang w:eastAsia="zh-CN"/>
        </w:rPr>
        <w:t>The target for mobility interruption time should be 0ms.</w:t>
      </w:r>
    </w:p>
    <w:p w14:paraId="076470A4" w14:textId="015F9D71" w:rsidR="00786A3A" w:rsidRDefault="00786A3A" w:rsidP="00786A3A">
      <w:pPr>
        <w:rPr>
          <w:rFonts w:eastAsia="MS Mincho"/>
          <w:lang w:eastAsia="ja-JP"/>
        </w:rPr>
      </w:pPr>
      <w:r w:rsidRPr="003866EC">
        <w:rPr>
          <w:rFonts w:eastAsia="MS Mincho" w:hint="eastAsia"/>
          <w:lang w:eastAsia="ja-JP"/>
        </w:rPr>
        <w:t>T</w:t>
      </w:r>
      <w:r w:rsidRPr="003866EC">
        <w:rPr>
          <w:rFonts w:eastAsia="MS Mincho"/>
          <w:lang w:eastAsia="ja-JP"/>
        </w:rPr>
        <w:t xml:space="preserve">his KPI is </w:t>
      </w:r>
      <w:r>
        <w:rPr>
          <w:rFonts w:eastAsia="SimSun" w:hint="eastAsia"/>
          <w:lang w:eastAsia="zh-CN"/>
        </w:rPr>
        <w:t xml:space="preserve">for both intra-frequency and inter-frequency mobility </w:t>
      </w:r>
      <w:r w:rsidRPr="003866EC">
        <w:rPr>
          <w:rFonts w:eastAsia="MS Mincho"/>
          <w:lang w:eastAsia="ja-JP"/>
        </w:rPr>
        <w:t>for intra-</w:t>
      </w:r>
      <w:r>
        <w:rPr>
          <w:rFonts w:eastAsia="SimSun" w:hint="eastAsia"/>
          <w:lang w:eastAsia="zh-CN"/>
        </w:rPr>
        <w:t xml:space="preserve">NR </w:t>
      </w:r>
      <w:r w:rsidRPr="003866EC">
        <w:rPr>
          <w:rFonts w:eastAsia="MS Mincho"/>
          <w:lang w:eastAsia="ja-JP"/>
        </w:rPr>
        <w:t>mobility</w:t>
      </w:r>
      <w:r w:rsidRPr="003764C7">
        <w:rPr>
          <w:rFonts w:eastAsia="MS Mincho"/>
          <w:lang w:eastAsia="ja-JP"/>
        </w:rPr>
        <w:t>.</w:t>
      </w:r>
    </w:p>
    <w:p w14:paraId="3341ED77" w14:textId="77777777" w:rsidR="00786A3A" w:rsidRDefault="00786A3A" w:rsidP="00786A3A">
      <w:pPr>
        <w:rPr>
          <w:lang w:val="en-US" w:eastAsia="zh-CN"/>
        </w:rPr>
      </w:pPr>
      <w:r w:rsidRPr="007538EB">
        <w:rPr>
          <w:lang w:val="en-US" w:eastAsia="zh-CN"/>
        </w:rPr>
        <w:t xml:space="preserve">Mobility </w:t>
      </w:r>
      <w:r>
        <w:rPr>
          <w:lang w:val="en-US" w:eastAsia="zh-CN"/>
        </w:rPr>
        <w:t xml:space="preserve">support can be relaxed for </w:t>
      </w:r>
      <w:proofErr w:type="gramStart"/>
      <w:r>
        <w:rPr>
          <w:lang w:val="en-US" w:eastAsia="zh-CN"/>
        </w:rPr>
        <w:t>extreme</w:t>
      </w:r>
      <w:proofErr w:type="gramEnd"/>
      <w:r>
        <w:rPr>
          <w:lang w:val="en-US" w:eastAsia="zh-CN"/>
        </w:rPr>
        <w:t xml:space="preserve"> rural scenarios for the </w:t>
      </w:r>
      <w:r>
        <w:rPr>
          <w:lang w:eastAsia="zh-CN"/>
        </w:rPr>
        <w:t xml:space="preserve">Provision </w:t>
      </w:r>
      <w:r w:rsidRPr="0033412A">
        <w:rPr>
          <w:lang w:val="en-US"/>
        </w:rPr>
        <w:t xml:space="preserve">of </w:t>
      </w:r>
      <w:r>
        <w:rPr>
          <w:lang w:val="en-US"/>
        </w:rPr>
        <w:t>minimal</w:t>
      </w:r>
      <w:r w:rsidRPr="0033412A">
        <w:rPr>
          <w:lang w:val="en-US"/>
        </w:rPr>
        <w:t xml:space="preserve"> services for very low-ARPU areas</w:t>
      </w:r>
      <w:r w:rsidRPr="007538EB">
        <w:rPr>
          <w:lang w:val="en-US" w:eastAsia="zh-CN"/>
        </w:rPr>
        <w:t>: Inter RAT mobility functions can be removed. Intra-RAT mobility functions can be simplified if it helps decreasing the cost of infrastructure and devices</w:t>
      </w:r>
      <w:r>
        <w:rPr>
          <w:lang w:val="en-US" w:eastAsia="zh-CN"/>
        </w:rPr>
        <w:t xml:space="preserve">. </w:t>
      </w:r>
      <w:r w:rsidRPr="007538EB">
        <w:rPr>
          <w:lang w:val="en-US" w:eastAsia="zh-CN"/>
        </w:rPr>
        <w:t xml:space="preserve">Basic idle mode mobility </w:t>
      </w:r>
      <w:r>
        <w:rPr>
          <w:lang w:val="en-US" w:eastAsia="zh-CN"/>
        </w:rPr>
        <w:t xml:space="preserve">shall be supported as </w:t>
      </w:r>
      <w:r w:rsidRPr="007538EB">
        <w:rPr>
          <w:lang w:val="en-US" w:eastAsia="zh-CN"/>
        </w:rPr>
        <w:t>a minimum.</w:t>
      </w:r>
    </w:p>
    <w:p w14:paraId="135C3EEF" w14:textId="77777777" w:rsidR="004C4F01" w:rsidRDefault="004C4F01" w:rsidP="00786A3A">
      <w:pPr>
        <w:rPr>
          <w:rFonts w:eastAsia="SimSun"/>
          <w:lang w:val="en-US" w:eastAsia="zh-CN"/>
        </w:rPr>
      </w:pPr>
    </w:p>
    <w:p w14:paraId="033FB651" w14:textId="77777777" w:rsidR="003C65E9" w:rsidRDefault="003C65E9" w:rsidP="003C65E9">
      <w:pPr>
        <w:pStyle w:val="Heading2"/>
        <w:rPr>
          <w:lang w:eastAsia="zh-CN"/>
        </w:rPr>
      </w:pPr>
      <w:bookmarkStart w:id="18" w:name="_Toc519780360"/>
      <w:r>
        <w:rPr>
          <w:rFonts w:hint="eastAsia"/>
        </w:rPr>
        <w:t>7</w:t>
      </w:r>
      <w:r w:rsidRPr="00896A75">
        <w:t>.</w:t>
      </w:r>
      <w:r>
        <w:t>10</w:t>
      </w:r>
      <w:r w:rsidRPr="00896A75">
        <w:tab/>
        <w:t>User plane latency</w:t>
      </w:r>
      <w:bookmarkEnd w:id="18"/>
    </w:p>
    <w:p w14:paraId="3E41EADD" w14:textId="77777777" w:rsidR="003C65E9" w:rsidRPr="00F17E05" w:rsidRDefault="003C65E9" w:rsidP="003C65E9">
      <w:pPr>
        <w:rPr>
          <w:szCs w:val="24"/>
        </w:rPr>
      </w:pPr>
      <w:r w:rsidRPr="00F17E05">
        <w:t xml:space="preserve">User plane latency is the contribution of the radio network to the time from when the source sends a packet to when the destination receives it (in </w:t>
      </w:r>
      <w:proofErr w:type="spellStart"/>
      <w:r w:rsidRPr="00F17E05">
        <w:t>ms</w:t>
      </w:r>
      <w:proofErr w:type="spellEnd"/>
      <w:r w:rsidRPr="00F17E05">
        <w:t xml:space="preserve">). It is defined as the one-way time it takes to successfully deliver an application layer packet/message from the radio protocol layer 2/3 SDU ingress point to the radio protocol layer 2/3 SDU egress point of the radio interface </w:t>
      </w:r>
      <w:r w:rsidRPr="00F17E05">
        <w:rPr>
          <w:lang w:eastAsia="ko-KR"/>
        </w:rPr>
        <w:t xml:space="preserve">in either uplink or downlink </w:t>
      </w:r>
      <w:r w:rsidRPr="00F17E05">
        <w:t xml:space="preserve">in the network for a given service in unloaded conditions, </w:t>
      </w:r>
      <w:r w:rsidRPr="00F17E05">
        <w:rPr>
          <w:szCs w:val="24"/>
        </w:rPr>
        <w:t xml:space="preserve">assuming the </w:t>
      </w:r>
      <w:r w:rsidRPr="00F17E05">
        <w:rPr>
          <w:lang w:eastAsia="ja-JP"/>
        </w:rPr>
        <w:t>mobile station</w:t>
      </w:r>
      <w:r w:rsidRPr="00F17E05">
        <w:rPr>
          <w:szCs w:val="24"/>
        </w:rPr>
        <w:t xml:space="preserve"> is in the active state. </w:t>
      </w:r>
    </w:p>
    <w:p w14:paraId="01DBE4ED" w14:textId="77777777" w:rsidR="003C65E9" w:rsidRPr="00F17E05" w:rsidRDefault="003C65E9" w:rsidP="003C65E9">
      <w:r w:rsidRPr="00F17E05">
        <w:t>This requirement is defined for the purpose of evaluation in the Immersive Communication and Hyper Reliable and Low Latency Communication usage scenarios.</w:t>
      </w:r>
    </w:p>
    <w:p w14:paraId="6BEA0AE6" w14:textId="77777777" w:rsidR="003C65E9" w:rsidRPr="00F17E05" w:rsidRDefault="003C65E9" w:rsidP="003C65E9">
      <w:pPr>
        <w:rPr>
          <w:szCs w:val="24"/>
          <w:lang w:eastAsia="zh-CN"/>
        </w:rPr>
      </w:pPr>
      <w:r w:rsidRPr="00F17E05">
        <w:rPr>
          <w:szCs w:val="24"/>
          <w:lang w:eastAsia="zh-CN"/>
        </w:rPr>
        <w:t>The minimum requirements for user plane latency are:</w:t>
      </w:r>
    </w:p>
    <w:p w14:paraId="1609712F" w14:textId="28C706CE" w:rsidR="00831E59" w:rsidRPr="00724F5E" w:rsidRDefault="00831E59" w:rsidP="00831E59">
      <w:pPr>
        <w:pStyle w:val="B1"/>
        <w:rPr>
          <w:lang w:eastAsia="zh-CN"/>
        </w:rPr>
      </w:pPr>
      <w:r w:rsidRPr="00724F5E">
        <w:rPr>
          <w:lang w:eastAsia="zh-CN"/>
        </w:rPr>
        <w:t>–</w:t>
      </w:r>
      <w:r w:rsidRPr="00724F5E">
        <w:rPr>
          <w:lang w:eastAsia="zh-CN"/>
        </w:rPr>
        <w:tab/>
        <w:t xml:space="preserve">TBD </w:t>
      </w:r>
      <w:proofErr w:type="spellStart"/>
      <w:r w:rsidRPr="00724F5E">
        <w:rPr>
          <w:lang w:eastAsia="zh-CN"/>
        </w:rPr>
        <w:t>ms</w:t>
      </w:r>
      <w:proofErr w:type="spellEnd"/>
      <w:r w:rsidRPr="00724F5E">
        <w:rPr>
          <w:lang w:eastAsia="zh-CN"/>
        </w:rPr>
        <w:t xml:space="preserve"> for </w:t>
      </w:r>
      <w:r>
        <w:rPr>
          <w:lang w:eastAsia="zh-CN"/>
        </w:rPr>
        <w:t>IC</w:t>
      </w:r>
    </w:p>
    <w:p w14:paraId="0CB0F93E" w14:textId="67B59957" w:rsidR="003C65E9" w:rsidRPr="00724F5E" w:rsidRDefault="003C65E9" w:rsidP="00697DA1">
      <w:pPr>
        <w:pStyle w:val="B1"/>
        <w:rPr>
          <w:lang w:eastAsia="zh-CN"/>
        </w:rPr>
      </w:pPr>
      <w:r w:rsidRPr="00724F5E">
        <w:rPr>
          <w:lang w:eastAsia="zh-CN"/>
        </w:rPr>
        <w:t>–</w:t>
      </w:r>
      <w:r w:rsidRPr="00724F5E">
        <w:rPr>
          <w:lang w:eastAsia="zh-CN"/>
        </w:rPr>
        <w:tab/>
        <w:t xml:space="preserve">TBD </w:t>
      </w:r>
      <w:proofErr w:type="spellStart"/>
      <w:r w:rsidRPr="00724F5E">
        <w:rPr>
          <w:lang w:eastAsia="zh-CN"/>
        </w:rPr>
        <w:t>ms</w:t>
      </w:r>
      <w:proofErr w:type="spellEnd"/>
      <w:r w:rsidRPr="00724F5E">
        <w:rPr>
          <w:lang w:eastAsia="zh-CN"/>
        </w:rPr>
        <w:t xml:space="preserve"> for </w:t>
      </w:r>
      <w:r w:rsidR="00831E59">
        <w:rPr>
          <w:lang w:eastAsia="zh-CN"/>
        </w:rPr>
        <w:t>HRLLC</w:t>
      </w:r>
    </w:p>
    <w:p w14:paraId="7C568847" w14:textId="77777777" w:rsidR="000B298C" w:rsidRDefault="000B298C" w:rsidP="00896A75">
      <w:pPr>
        <w:pStyle w:val="Heading2"/>
        <w:rPr>
          <w:lang w:eastAsia="zh-CN"/>
        </w:rPr>
      </w:pPr>
      <w:r>
        <w:rPr>
          <w:rFonts w:hint="eastAsia"/>
        </w:rPr>
        <w:t>7</w:t>
      </w:r>
      <w:r w:rsidRPr="00896A75">
        <w:t>.</w:t>
      </w:r>
      <w:r w:rsidR="001E1D70">
        <w:t>1</w:t>
      </w:r>
      <w:r w:rsidR="003C65E9">
        <w:t>1</w:t>
      </w:r>
      <w:r w:rsidRPr="00896A75">
        <w:tab/>
        <w:t>Control plane latency</w:t>
      </w:r>
      <w:bookmarkEnd w:id="17"/>
    </w:p>
    <w:p w14:paraId="1EB6F3F2" w14:textId="77777777" w:rsidR="008200FF" w:rsidRDefault="008200FF" w:rsidP="008200FF">
      <w:pPr>
        <w:rPr>
          <w:lang w:val="en-US" w:eastAsia="zh-CN"/>
        </w:rPr>
      </w:pPr>
      <w:r w:rsidRPr="00F07A92">
        <w:rPr>
          <w:rFonts w:eastAsia="MS Mincho"/>
          <w:lang w:val="en-US"/>
        </w:rPr>
        <w:t>Control plane latency</w:t>
      </w:r>
      <w:r w:rsidRPr="009F01CD">
        <w:rPr>
          <w:lang w:val="en-US" w:eastAsia="zh-CN"/>
        </w:rPr>
        <w:t xml:space="preserve"> </w:t>
      </w:r>
      <w:r>
        <w:rPr>
          <w:rFonts w:hint="eastAsia"/>
          <w:lang w:val="en-US" w:eastAsia="zh-CN"/>
        </w:rPr>
        <w:t>refers to t</w:t>
      </w:r>
      <w:r w:rsidRPr="009F01CD">
        <w:rPr>
          <w:lang w:val="en-US" w:eastAsia="zh-CN"/>
        </w:rPr>
        <w:t xml:space="preserve">he time to move from a battery efficient state (e.g., IDLE) to start of </w:t>
      </w:r>
      <w:r>
        <w:rPr>
          <w:lang w:val="en-US" w:eastAsia="zh-CN"/>
        </w:rPr>
        <w:t xml:space="preserve">continuous </w:t>
      </w:r>
      <w:r w:rsidRPr="009F01CD">
        <w:rPr>
          <w:lang w:val="en-US" w:eastAsia="zh-CN"/>
        </w:rPr>
        <w:t>data transfer</w:t>
      </w:r>
      <w:r>
        <w:rPr>
          <w:rFonts w:hint="eastAsia"/>
          <w:lang w:val="en-US" w:eastAsia="zh-CN"/>
        </w:rPr>
        <w:t xml:space="preserve"> (e.g., ACTIVE).</w:t>
      </w:r>
    </w:p>
    <w:p w14:paraId="3F6433ED" w14:textId="77777777" w:rsidR="00724F5E" w:rsidRPr="00F17E05" w:rsidRDefault="00724F5E" w:rsidP="00724F5E">
      <w:r w:rsidRPr="00F17E05">
        <w:t xml:space="preserve">This requirement is defined for the purpose of evaluation in the Immersive Communication and </w:t>
      </w:r>
      <w:r w:rsidRPr="00F17E05">
        <w:rPr>
          <w:rFonts w:eastAsia="Gulim"/>
          <w:lang w:eastAsia="ko-KR"/>
        </w:rPr>
        <w:t>Hyper Reliable and Low Latency Communication</w:t>
      </w:r>
      <w:r w:rsidRPr="00F17E05">
        <w:rPr>
          <w:color w:val="FF0000"/>
        </w:rPr>
        <w:t xml:space="preserve"> </w:t>
      </w:r>
      <w:r w:rsidRPr="00F17E05">
        <w:t>usage scenarios.</w:t>
      </w:r>
    </w:p>
    <w:p w14:paraId="0228F26E" w14:textId="77777777" w:rsidR="00724F5E" w:rsidRDefault="00724F5E" w:rsidP="00724F5E">
      <w:pPr>
        <w:rPr>
          <w:szCs w:val="24"/>
          <w:lang w:eastAsia="zh-CN"/>
        </w:rPr>
      </w:pPr>
      <w:r w:rsidRPr="00F17E05">
        <w:rPr>
          <w:szCs w:val="24"/>
          <w:lang w:eastAsia="zh-CN"/>
        </w:rPr>
        <w:t xml:space="preserve">The minimum requirement for control plane latency is TBD </w:t>
      </w:r>
      <w:proofErr w:type="spellStart"/>
      <w:r w:rsidRPr="00F17E05">
        <w:rPr>
          <w:szCs w:val="24"/>
          <w:lang w:eastAsia="zh-CN"/>
        </w:rPr>
        <w:t>ms</w:t>
      </w:r>
      <w:proofErr w:type="spellEnd"/>
      <w:r w:rsidRPr="00F17E05">
        <w:rPr>
          <w:szCs w:val="24"/>
          <w:lang w:eastAsia="zh-CN"/>
        </w:rPr>
        <w:t>.</w:t>
      </w:r>
    </w:p>
    <w:p w14:paraId="444EFA00" w14:textId="53A3A5B1" w:rsidR="003E76E7" w:rsidRDefault="003E76E7" w:rsidP="008516CB">
      <w:pPr>
        <w:rPr>
          <w:rFonts w:eastAsia="SimSun"/>
          <w:lang w:val="en-US" w:eastAsia="zh-CN"/>
        </w:rPr>
      </w:pPr>
    </w:p>
    <w:p w14:paraId="4B9FADBC" w14:textId="06BE0B67" w:rsidR="000B298C" w:rsidRDefault="003864F2" w:rsidP="00896A75">
      <w:pPr>
        <w:pStyle w:val="Heading2"/>
        <w:rPr>
          <w:lang w:eastAsia="zh-CN"/>
        </w:rPr>
      </w:pPr>
      <w:bookmarkStart w:id="19" w:name="_Toc519780364"/>
      <w:r>
        <w:t>[</w:t>
      </w:r>
      <w:r w:rsidR="000B298C">
        <w:rPr>
          <w:rFonts w:hint="eastAsia"/>
        </w:rPr>
        <w:t>7</w:t>
      </w:r>
      <w:r w:rsidR="000B298C" w:rsidRPr="00896A75">
        <w:t>.</w:t>
      </w:r>
      <w:r w:rsidR="001E1D70">
        <w:t>12</w:t>
      </w:r>
      <w:r w:rsidR="000B298C" w:rsidRPr="00896A75">
        <w:tab/>
        <w:t>Reliability</w:t>
      </w:r>
      <w:bookmarkEnd w:id="19"/>
    </w:p>
    <w:p w14:paraId="47D8E189" w14:textId="77777777" w:rsidR="00CC43CB" w:rsidRPr="00F17E05" w:rsidRDefault="00CC43CB" w:rsidP="00CC43CB">
      <w:pPr>
        <w:rPr>
          <w:lang w:eastAsia="zh-CN"/>
        </w:rPr>
      </w:pPr>
      <w:r w:rsidRPr="00F17E05">
        <w:rPr>
          <w:lang w:eastAsia="zh-CN"/>
        </w:rPr>
        <w:t xml:space="preserve">Reliability </w:t>
      </w:r>
      <w:r w:rsidRPr="00F17E05">
        <w:t xml:space="preserve">relates to the capability </w:t>
      </w:r>
      <w:r w:rsidRPr="00F17E05">
        <w:rPr>
          <w:lang w:eastAsia="zh-CN"/>
        </w:rPr>
        <w:t xml:space="preserve">of transmitting </w:t>
      </w:r>
      <w:r w:rsidRPr="00F17E05">
        <w:rPr>
          <w:lang w:eastAsia="ko-KR"/>
        </w:rPr>
        <w:t xml:space="preserve">a given amount of traffic </w:t>
      </w:r>
      <w:r w:rsidRPr="00F17E05">
        <w:rPr>
          <w:lang w:eastAsia="zh-CN"/>
        </w:rPr>
        <w:t xml:space="preserve">within a </w:t>
      </w:r>
      <w:r w:rsidRPr="00F17E05">
        <w:rPr>
          <w:lang w:eastAsia="ko-KR"/>
        </w:rPr>
        <w:t>predetermined time duration</w:t>
      </w:r>
      <w:r w:rsidRPr="00F17E05">
        <w:rPr>
          <w:lang w:eastAsia="zh-CN"/>
        </w:rPr>
        <w:t xml:space="preserve"> with high success probability.</w:t>
      </w:r>
    </w:p>
    <w:p w14:paraId="66510F3F" w14:textId="6F4EDD95" w:rsidR="00CC43CB" w:rsidRPr="00F17E05" w:rsidRDefault="00CC43CB" w:rsidP="00CC43CB">
      <w:r>
        <w:t>Reliability is the success probability of transmitting a layer 2/3 packet within a required maximum time, which is the time it takes to deliver a TBD data packet from the radio protocol layer 2/3 SDU ingress point to the radio protocol layer 2/3 SDU egress point of the radio interface at a certain channel quality.</w:t>
      </w:r>
    </w:p>
    <w:p w14:paraId="4EC2D2DB" w14:textId="3B8F9C71" w:rsidR="00CC43CB" w:rsidRPr="00F17E05" w:rsidRDefault="00CC43CB" w:rsidP="00CC43CB">
      <w:r w:rsidRPr="00F17E05">
        <w:t xml:space="preserve">This requirement is defined for the purpose of evaluation in the </w:t>
      </w:r>
      <w:r w:rsidR="00831E59">
        <w:t>[Indoor factory HRLLC]</w:t>
      </w:r>
      <w:r w:rsidRPr="00F17E05">
        <w:t xml:space="preserve"> usage scenarios. </w:t>
      </w:r>
    </w:p>
    <w:p w14:paraId="231FF5C6" w14:textId="63FCC4C9" w:rsidR="00CC43CB" w:rsidRDefault="00CC43CB" w:rsidP="00CC43CB">
      <w:pPr>
        <w:rPr>
          <w:lang w:eastAsia="zh-CN"/>
        </w:rPr>
      </w:pPr>
      <w:r w:rsidRPr="00F17E05">
        <w:rPr>
          <w:lang w:eastAsia="zh-CN"/>
        </w:rPr>
        <w:t xml:space="preserve">The minimum requirement for the reliability is TBD success probability of transmitting a layer 2 PDU (protocol data unit) of TBD bytes within TBD </w:t>
      </w:r>
      <w:proofErr w:type="spellStart"/>
      <w:r w:rsidRPr="00F17E05">
        <w:rPr>
          <w:lang w:eastAsia="zh-CN"/>
        </w:rPr>
        <w:t>ms</w:t>
      </w:r>
      <w:proofErr w:type="spellEnd"/>
      <w:r w:rsidRPr="00F17E05">
        <w:rPr>
          <w:lang w:eastAsia="zh-CN"/>
        </w:rPr>
        <w:t xml:space="preserve"> in channel quality of coverage edge for the TBD test environment, assuming TBD application data (e.g. TBD bytes application data + protocol overhead)</w:t>
      </w:r>
      <w:proofErr w:type="gramStart"/>
      <w:r w:rsidRPr="00F17E05">
        <w:rPr>
          <w:lang w:eastAsia="zh-CN"/>
        </w:rPr>
        <w:t xml:space="preserve">. </w:t>
      </w:r>
      <w:r w:rsidR="003864F2">
        <w:rPr>
          <w:lang w:eastAsia="zh-CN"/>
        </w:rPr>
        <w:t>]</w:t>
      </w:r>
      <w:proofErr w:type="gramEnd"/>
    </w:p>
    <w:p w14:paraId="471D662A" w14:textId="77777777" w:rsidR="003E76E7" w:rsidRPr="00F17E05" w:rsidRDefault="003E76E7" w:rsidP="00CC43CB">
      <w:pPr>
        <w:rPr>
          <w:lang w:eastAsia="zh-CN"/>
        </w:rPr>
      </w:pPr>
    </w:p>
    <w:p w14:paraId="1C247B15" w14:textId="0F717F29" w:rsidR="00786A3A" w:rsidRDefault="00786A3A" w:rsidP="00896A75">
      <w:pPr>
        <w:pStyle w:val="Heading2"/>
      </w:pPr>
      <w:bookmarkStart w:id="20" w:name="_Hlk182684474"/>
      <w:bookmarkStart w:id="21" w:name="_Toc519780365"/>
      <w:r>
        <w:t>7.1</w:t>
      </w:r>
      <w:r w:rsidR="001E1D70">
        <w:t>3</w:t>
      </w:r>
      <w:r>
        <w:tab/>
      </w:r>
      <w:r w:rsidR="000F544D" w:rsidRPr="000F544D">
        <w:t>Composite requirement</w:t>
      </w:r>
    </w:p>
    <w:bookmarkEnd w:id="20"/>
    <w:p w14:paraId="20221D32" w14:textId="77777777" w:rsidR="009E0C1F" w:rsidRPr="003450F8" w:rsidRDefault="009E0C1F" w:rsidP="009E0C1F">
      <w:pPr>
        <w:rPr>
          <w:lang w:eastAsia="zh-CN"/>
        </w:rPr>
      </w:pPr>
      <w:r w:rsidRPr="003450F8">
        <w:rPr>
          <w:lang w:eastAsia="zh-CN"/>
        </w:rPr>
        <w:t xml:space="preserve">The requirement </w:t>
      </w:r>
      <w:r w:rsidRPr="003450F8">
        <w:t xml:space="preserve">relates to </w:t>
      </w:r>
      <w:r>
        <w:rPr>
          <w:lang w:val="en-US"/>
        </w:rPr>
        <w:t>the ability, link efficiency and system capacity in terms o</w:t>
      </w:r>
      <w:r>
        <w:rPr>
          <w:lang w:val="en-US" w:eastAsia="zh-CN"/>
        </w:rPr>
        <w:t xml:space="preserve">f transmitting </w:t>
      </w:r>
      <w:r>
        <w:rPr>
          <w:lang w:val="en-US" w:eastAsia="ko-KR"/>
        </w:rPr>
        <w:t xml:space="preserve">a given amount of traffic, </w:t>
      </w:r>
      <w:r>
        <w:rPr>
          <w:lang w:val="en-US" w:eastAsia="zh-CN"/>
        </w:rPr>
        <w:t xml:space="preserve">within a </w:t>
      </w:r>
      <w:r>
        <w:rPr>
          <w:lang w:val="en-US" w:eastAsia="ko-KR"/>
        </w:rPr>
        <w:t>predetermined time duration</w:t>
      </w:r>
      <w:r>
        <w:rPr>
          <w:lang w:val="en-US" w:eastAsia="zh-CN"/>
        </w:rPr>
        <w:t xml:space="preserve"> with high success probability for a minimum number of satisfied users.</w:t>
      </w:r>
      <w:r w:rsidRPr="00913BBF">
        <w:t xml:space="preserve"> </w:t>
      </w:r>
      <w:r>
        <w:t>Multiple test environments and related</w:t>
      </w:r>
      <w:r w:rsidRPr="00F519B4">
        <w:t xml:space="preserve"> </w:t>
      </w:r>
      <w:r>
        <w:t xml:space="preserve">TPR parameters </w:t>
      </w:r>
      <w:r w:rsidRPr="00F519B4">
        <w:t xml:space="preserve">are </w:t>
      </w:r>
      <w:r>
        <w:t>identified</w:t>
      </w:r>
      <w:r w:rsidRPr="00F519B4">
        <w:t xml:space="preserve"> to cover representative and diverse use cases</w:t>
      </w:r>
      <w:r>
        <w:t xml:space="preserve"> of IMT-2030.</w:t>
      </w:r>
    </w:p>
    <w:p w14:paraId="57C6C341" w14:textId="77777777" w:rsidR="009E0C1F" w:rsidRDefault="009E0C1F" w:rsidP="009E0C1F">
      <w:pPr>
        <w:rPr>
          <w:szCs w:val="24"/>
        </w:rPr>
      </w:pPr>
      <w:r>
        <w:rPr>
          <w:szCs w:val="24"/>
        </w:rPr>
        <w:t>The composite requirement is a joint evaluation of data rate, latency reliability, and capacity.</w:t>
      </w:r>
      <w:r w:rsidRPr="003450F8">
        <w:rPr>
          <w:szCs w:val="24"/>
        </w:rPr>
        <w:t xml:space="preserve"> </w:t>
      </w:r>
    </w:p>
    <w:p w14:paraId="7F3D8860" w14:textId="77777777" w:rsidR="009E0C1F" w:rsidRPr="003450F8" w:rsidRDefault="009E0C1F" w:rsidP="009E0C1F">
      <w:r w:rsidRPr="003450F8">
        <w:t xml:space="preserve">This requirement is defined for the purpose of evaluation in the </w:t>
      </w:r>
      <w:r w:rsidRPr="003450F8">
        <w:rPr>
          <w:lang w:eastAsia="zh-CN"/>
        </w:rPr>
        <w:t xml:space="preserve">Immersive Communication </w:t>
      </w:r>
      <w:r>
        <w:rPr>
          <w:lang w:eastAsia="zh-CN"/>
        </w:rPr>
        <w:t>[</w:t>
      </w:r>
      <w:r w:rsidRPr="00F17E05">
        <w:rPr>
          <w:lang w:eastAsia="zh-CN"/>
        </w:rPr>
        <w:t>and Hyper-Reliable Low Latency Communication]</w:t>
      </w:r>
      <w:r>
        <w:rPr>
          <w:lang w:eastAsia="zh-CN"/>
        </w:rPr>
        <w:t xml:space="preserve"> </w:t>
      </w:r>
      <w:r w:rsidRPr="003450F8">
        <w:t xml:space="preserve">usage scenario. </w:t>
      </w:r>
    </w:p>
    <w:p w14:paraId="76A5BD10" w14:textId="77777777" w:rsidR="009E0C1F" w:rsidRPr="003450F8" w:rsidRDefault="009E0C1F" w:rsidP="009E0C1F">
      <w:pPr>
        <w:rPr>
          <w:lang w:eastAsia="zh-CN"/>
        </w:rPr>
      </w:pPr>
      <w:r w:rsidRPr="003450F8">
        <w:rPr>
          <w:lang w:eastAsia="zh-CN"/>
        </w:rPr>
        <w:t xml:space="preserve">The minimum requirement for various test environments is summarized in Table </w:t>
      </w:r>
      <w:r>
        <w:rPr>
          <w:lang w:eastAsia="zh-CN"/>
        </w:rPr>
        <w:t>7.13-1</w:t>
      </w:r>
      <w:r w:rsidRPr="003450F8">
        <w:rPr>
          <w:lang w:eastAsia="zh-CN"/>
        </w:rPr>
        <w:t>.</w:t>
      </w:r>
    </w:p>
    <w:p w14:paraId="1898298B" w14:textId="55D6AEAE" w:rsidR="00697DA1" w:rsidRDefault="008B5B0A" w:rsidP="008516CB">
      <w:pPr>
        <w:pStyle w:val="TH"/>
      </w:pPr>
      <w:r>
        <w:rPr>
          <w:lang w:eastAsia="ja-JP"/>
        </w:rPr>
        <w:t xml:space="preserve">Table 7.13-1: </w:t>
      </w:r>
      <w:r w:rsidR="00697DA1" w:rsidRPr="00F17E05">
        <w:rPr>
          <w:lang w:eastAsia="ja-JP"/>
        </w:rPr>
        <w:t>Joint requirement on data rate, latency, and reliability</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1205"/>
        <w:gridCol w:w="1205"/>
        <w:gridCol w:w="1215"/>
        <w:gridCol w:w="1216"/>
        <w:gridCol w:w="1194"/>
        <w:gridCol w:w="1194"/>
      </w:tblGrid>
      <w:tr w:rsidR="00697DA1" w:rsidRPr="00F17E05" w14:paraId="2B189525" w14:textId="77777777" w:rsidTr="006126A6">
        <w:trPr>
          <w:trHeight w:val="42"/>
          <w:jc w:val="center"/>
        </w:trPr>
        <w:tc>
          <w:tcPr>
            <w:tcW w:w="2405" w:type="dxa"/>
            <w:vMerge w:val="restart"/>
            <w:shd w:val="clear" w:color="auto" w:fill="auto"/>
          </w:tcPr>
          <w:p w14:paraId="207E664E" w14:textId="77777777" w:rsidR="00697DA1" w:rsidRPr="00697DA1" w:rsidRDefault="00697DA1" w:rsidP="006126A6">
            <w:pPr>
              <w:pStyle w:val="TAH"/>
              <w:rPr>
                <w:lang w:eastAsia="ja-JP"/>
              </w:rPr>
            </w:pPr>
            <w:r w:rsidRPr="00697DA1">
              <w:t>Test environment</w:t>
            </w:r>
          </w:p>
        </w:tc>
        <w:tc>
          <w:tcPr>
            <w:tcW w:w="2410" w:type="dxa"/>
            <w:gridSpan w:val="2"/>
            <w:shd w:val="clear" w:color="auto" w:fill="auto"/>
          </w:tcPr>
          <w:p w14:paraId="2C2789A4" w14:textId="77777777" w:rsidR="00697DA1" w:rsidRPr="00697DA1" w:rsidRDefault="00697DA1" w:rsidP="006126A6">
            <w:pPr>
              <w:pStyle w:val="TAH"/>
            </w:pPr>
            <w:r w:rsidRPr="00697DA1">
              <w:t>Data rate</w:t>
            </w:r>
          </w:p>
        </w:tc>
        <w:tc>
          <w:tcPr>
            <w:tcW w:w="2431" w:type="dxa"/>
            <w:gridSpan w:val="2"/>
            <w:shd w:val="clear" w:color="auto" w:fill="auto"/>
          </w:tcPr>
          <w:p w14:paraId="03D8211D" w14:textId="77777777" w:rsidR="00697DA1" w:rsidRPr="00697DA1" w:rsidRDefault="00697DA1" w:rsidP="006126A6">
            <w:pPr>
              <w:pStyle w:val="TAH"/>
            </w:pPr>
            <w:r w:rsidRPr="00697DA1">
              <w:t>Latency</w:t>
            </w:r>
          </w:p>
        </w:tc>
        <w:tc>
          <w:tcPr>
            <w:tcW w:w="2388" w:type="dxa"/>
            <w:gridSpan w:val="2"/>
            <w:shd w:val="clear" w:color="auto" w:fill="auto"/>
          </w:tcPr>
          <w:p w14:paraId="157B026C" w14:textId="77777777" w:rsidR="00697DA1" w:rsidRPr="00697DA1" w:rsidRDefault="00697DA1" w:rsidP="006126A6">
            <w:pPr>
              <w:pStyle w:val="TAH"/>
            </w:pPr>
            <w:r w:rsidRPr="00697DA1">
              <w:t>Reliability</w:t>
            </w:r>
          </w:p>
        </w:tc>
      </w:tr>
      <w:tr w:rsidR="00697DA1" w:rsidRPr="00F17E05" w14:paraId="355E394E" w14:textId="77777777" w:rsidTr="006126A6">
        <w:trPr>
          <w:jc w:val="center"/>
        </w:trPr>
        <w:tc>
          <w:tcPr>
            <w:tcW w:w="2405" w:type="dxa"/>
            <w:vMerge/>
            <w:shd w:val="clear" w:color="auto" w:fill="auto"/>
          </w:tcPr>
          <w:p w14:paraId="691E70D9" w14:textId="77777777" w:rsidR="00697DA1" w:rsidRPr="00697DA1" w:rsidRDefault="00697DA1" w:rsidP="006126A6">
            <w:pPr>
              <w:pStyle w:val="TAH"/>
              <w:rPr>
                <w:lang w:eastAsia="ja-JP"/>
              </w:rPr>
            </w:pPr>
          </w:p>
        </w:tc>
        <w:tc>
          <w:tcPr>
            <w:tcW w:w="1205" w:type="dxa"/>
            <w:shd w:val="clear" w:color="auto" w:fill="auto"/>
            <w:vAlign w:val="center"/>
          </w:tcPr>
          <w:p w14:paraId="4FDC2ED1" w14:textId="77777777" w:rsidR="00697DA1" w:rsidRPr="006126A6" w:rsidRDefault="00697DA1" w:rsidP="006126A6">
            <w:pPr>
              <w:pStyle w:val="TAH"/>
              <w:rPr>
                <w:bCs/>
                <w:lang w:eastAsia="ja-JP"/>
              </w:rPr>
            </w:pPr>
            <w:r w:rsidRPr="006126A6">
              <w:rPr>
                <w:bCs/>
                <w:lang w:eastAsia="ja-JP"/>
              </w:rPr>
              <w:t>Uplink</w:t>
            </w:r>
          </w:p>
        </w:tc>
        <w:tc>
          <w:tcPr>
            <w:tcW w:w="1205" w:type="dxa"/>
            <w:shd w:val="clear" w:color="auto" w:fill="auto"/>
            <w:vAlign w:val="center"/>
          </w:tcPr>
          <w:p w14:paraId="4CFCD6AD" w14:textId="77777777" w:rsidR="00697DA1" w:rsidRPr="006126A6" w:rsidRDefault="00697DA1" w:rsidP="006126A6">
            <w:pPr>
              <w:pStyle w:val="TAH"/>
              <w:rPr>
                <w:bCs/>
                <w:lang w:eastAsia="ja-JP"/>
              </w:rPr>
            </w:pPr>
            <w:r w:rsidRPr="006126A6">
              <w:rPr>
                <w:bCs/>
                <w:lang w:eastAsia="ja-JP"/>
              </w:rPr>
              <w:t>Downlink</w:t>
            </w:r>
          </w:p>
        </w:tc>
        <w:tc>
          <w:tcPr>
            <w:tcW w:w="1215" w:type="dxa"/>
            <w:shd w:val="clear" w:color="auto" w:fill="auto"/>
            <w:vAlign w:val="center"/>
          </w:tcPr>
          <w:p w14:paraId="1AC48105" w14:textId="77777777" w:rsidR="00697DA1" w:rsidRPr="00697DA1" w:rsidRDefault="00697DA1" w:rsidP="006126A6">
            <w:pPr>
              <w:pStyle w:val="TAH"/>
              <w:rPr>
                <w:lang w:eastAsia="ja-JP"/>
              </w:rPr>
            </w:pPr>
            <w:r w:rsidRPr="006126A6">
              <w:rPr>
                <w:bCs/>
                <w:lang w:eastAsia="ja-JP"/>
              </w:rPr>
              <w:t>Uplink</w:t>
            </w:r>
          </w:p>
        </w:tc>
        <w:tc>
          <w:tcPr>
            <w:tcW w:w="1216" w:type="dxa"/>
            <w:shd w:val="clear" w:color="auto" w:fill="auto"/>
            <w:vAlign w:val="center"/>
          </w:tcPr>
          <w:p w14:paraId="7F964BF1" w14:textId="77777777" w:rsidR="00697DA1" w:rsidRPr="00697DA1" w:rsidRDefault="00697DA1" w:rsidP="006126A6">
            <w:pPr>
              <w:pStyle w:val="TAH"/>
              <w:rPr>
                <w:lang w:eastAsia="ja-JP"/>
              </w:rPr>
            </w:pPr>
            <w:r w:rsidRPr="006126A6">
              <w:rPr>
                <w:bCs/>
                <w:lang w:eastAsia="ja-JP"/>
              </w:rPr>
              <w:t>Downlink</w:t>
            </w:r>
          </w:p>
        </w:tc>
        <w:tc>
          <w:tcPr>
            <w:tcW w:w="1194" w:type="dxa"/>
            <w:shd w:val="clear" w:color="auto" w:fill="auto"/>
            <w:vAlign w:val="center"/>
          </w:tcPr>
          <w:p w14:paraId="43EC666B" w14:textId="77777777" w:rsidR="00697DA1" w:rsidRPr="00697DA1" w:rsidRDefault="00697DA1" w:rsidP="006126A6">
            <w:pPr>
              <w:pStyle w:val="TAH"/>
              <w:rPr>
                <w:lang w:eastAsia="ja-JP"/>
              </w:rPr>
            </w:pPr>
            <w:r w:rsidRPr="006126A6">
              <w:rPr>
                <w:bCs/>
                <w:lang w:eastAsia="ja-JP"/>
              </w:rPr>
              <w:t>Uplink</w:t>
            </w:r>
          </w:p>
        </w:tc>
        <w:tc>
          <w:tcPr>
            <w:tcW w:w="1194" w:type="dxa"/>
            <w:shd w:val="clear" w:color="auto" w:fill="auto"/>
            <w:vAlign w:val="center"/>
          </w:tcPr>
          <w:p w14:paraId="5F21F91A" w14:textId="77777777" w:rsidR="00697DA1" w:rsidRPr="00697DA1" w:rsidRDefault="00697DA1" w:rsidP="006126A6">
            <w:pPr>
              <w:pStyle w:val="TAH"/>
              <w:rPr>
                <w:lang w:eastAsia="ja-JP"/>
              </w:rPr>
            </w:pPr>
            <w:r w:rsidRPr="006126A6">
              <w:rPr>
                <w:bCs/>
                <w:lang w:eastAsia="ja-JP"/>
              </w:rPr>
              <w:t>Downlink</w:t>
            </w:r>
          </w:p>
        </w:tc>
      </w:tr>
      <w:tr w:rsidR="00697DA1" w:rsidRPr="00F17E05" w14:paraId="5F1862DD" w14:textId="77777777" w:rsidTr="006126A6">
        <w:trPr>
          <w:jc w:val="center"/>
        </w:trPr>
        <w:tc>
          <w:tcPr>
            <w:tcW w:w="2405" w:type="dxa"/>
            <w:shd w:val="clear" w:color="auto" w:fill="auto"/>
          </w:tcPr>
          <w:p w14:paraId="7AC93D86" w14:textId="1027EEC9" w:rsidR="00697DA1" w:rsidRPr="00697DA1" w:rsidRDefault="00697DA1" w:rsidP="006126A6">
            <w:pPr>
              <w:pStyle w:val="TAL"/>
              <w:rPr>
                <w:lang w:eastAsia="ja-JP"/>
              </w:rPr>
            </w:pPr>
            <w:r w:rsidRPr="00697DA1">
              <w:rPr>
                <w:lang w:eastAsia="ja-JP"/>
              </w:rPr>
              <w:t xml:space="preserve">Dense Urban - </w:t>
            </w:r>
            <w:r w:rsidR="00831E59">
              <w:rPr>
                <w:lang w:eastAsia="ja-JP"/>
              </w:rPr>
              <w:t>IC</w:t>
            </w:r>
          </w:p>
        </w:tc>
        <w:tc>
          <w:tcPr>
            <w:tcW w:w="1205" w:type="dxa"/>
            <w:shd w:val="clear" w:color="auto" w:fill="auto"/>
          </w:tcPr>
          <w:p w14:paraId="154A35DE" w14:textId="77777777" w:rsidR="00697DA1" w:rsidRPr="00697DA1" w:rsidRDefault="00697DA1" w:rsidP="006126A6">
            <w:pPr>
              <w:pStyle w:val="TAC"/>
              <w:rPr>
                <w:lang w:eastAsia="ja-JP"/>
              </w:rPr>
            </w:pPr>
          </w:p>
        </w:tc>
        <w:tc>
          <w:tcPr>
            <w:tcW w:w="1205" w:type="dxa"/>
            <w:shd w:val="clear" w:color="auto" w:fill="auto"/>
          </w:tcPr>
          <w:p w14:paraId="5B01469C" w14:textId="77777777" w:rsidR="00697DA1" w:rsidRPr="00697DA1" w:rsidRDefault="00697DA1" w:rsidP="006126A6">
            <w:pPr>
              <w:pStyle w:val="TAC"/>
              <w:rPr>
                <w:lang w:eastAsia="ja-JP"/>
              </w:rPr>
            </w:pPr>
          </w:p>
        </w:tc>
        <w:tc>
          <w:tcPr>
            <w:tcW w:w="1215" w:type="dxa"/>
            <w:shd w:val="clear" w:color="auto" w:fill="auto"/>
          </w:tcPr>
          <w:p w14:paraId="5AFEBB04" w14:textId="77777777" w:rsidR="00697DA1" w:rsidRPr="00697DA1" w:rsidRDefault="00697DA1" w:rsidP="006126A6">
            <w:pPr>
              <w:pStyle w:val="TAC"/>
              <w:rPr>
                <w:lang w:eastAsia="ja-JP"/>
              </w:rPr>
            </w:pPr>
          </w:p>
        </w:tc>
        <w:tc>
          <w:tcPr>
            <w:tcW w:w="1216" w:type="dxa"/>
            <w:shd w:val="clear" w:color="auto" w:fill="auto"/>
          </w:tcPr>
          <w:p w14:paraId="79597B51" w14:textId="77777777" w:rsidR="00697DA1" w:rsidRPr="00697DA1" w:rsidRDefault="00697DA1" w:rsidP="006126A6">
            <w:pPr>
              <w:pStyle w:val="TAC"/>
              <w:rPr>
                <w:lang w:eastAsia="ja-JP"/>
              </w:rPr>
            </w:pPr>
          </w:p>
        </w:tc>
        <w:tc>
          <w:tcPr>
            <w:tcW w:w="1194" w:type="dxa"/>
            <w:shd w:val="clear" w:color="auto" w:fill="auto"/>
          </w:tcPr>
          <w:p w14:paraId="78DCBDB8" w14:textId="77777777" w:rsidR="00697DA1" w:rsidRPr="00697DA1" w:rsidRDefault="00697DA1" w:rsidP="006126A6">
            <w:pPr>
              <w:pStyle w:val="TAC"/>
              <w:rPr>
                <w:lang w:eastAsia="ja-JP"/>
              </w:rPr>
            </w:pPr>
          </w:p>
        </w:tc>
        <w:tc>
          <w:tcPr>
            <w:tcW w:w="1194" w:type="dxa"/>
            <w:shd w:val="clear" w:color="auto" w:fill="auto"/>
          </w:tcPr>
          <w:p w14:paraId="4767403E" w14:textId="77777777" w:rsidR="00697DA1" w:rsidRPr="00697DA1" w:rsidRDefault="00697DA1" w:rsidP="006126A6">
            <w:pPr>
              <w:pStyle w:val="TAC"/>
              <w:rPr>
                <w:lang w:eastAsia="ja-JP"/>
              </w:rPr>
            </w:pPr>
          </w:p>
        </w:tc>
      </w:tr>
      <w:tr w:rsidR="00697DA1" w:rsidRPr="00F17E05" w14:paraId="12E0F2EA" w14:textId="77777777" w:rsidTr="006126A6">
        <w:trPr>
          <w:jc w:val="center"/>
        </w:trPr>
        <w:tc>
          <w:tcPr>
            <w:tcW w:w="2405" w:type="dxa"/>
            <w:shd w:val="clear" w:color="auto" w:fill="auto"/>
          </w:tcPr>
          <w:p w14:paraId="4595980B" w14:textId="670052E9" w:rsidR="00697DA1" w:rsidRPr="00697DA1" w:rsidRDefault="00831E59" w:rsidP="006126A6">
            <w:pPr>
              <w:pStyle w:val="TAL"/>
              <w:rPr>
                <w:lang w:eastAsia="ja-JP"/>
              </w:rPr>
            </w:pPr>
            <w:r>
              <w:rPr>
                <w:lang w:eastAsia="ja-JP"/>
              </w:rPr>
              <w:t>[</w:t>
            </w:r>
            <w:r w:rsidR="00697DA1" w:rsidRPr="00697DA1">
              <w:rPr>
                <w:lang w:eastAsia="ja-JP"/>
              </w:rPr>
              <w:t xml:space="preserve">Rural – </w:t>
            </w:r>
            <w:r>
              <w:rPr>
                <w:lang w:eastAsia="ja-JP"/>
              </w:rPr>
              <w:t>IC]</w:t>
            </w:r>
          </w:p>
        </w:tc>
        <w:tc>
          <w:tcPr>
            <w:tcW w:w="1205" w:type="dxa"/>
            <w:shd w:val="clear" w:color="auto" w:fill="auto"/>
          </w:tcPr>
          <w:p w14:paraId="16F6BD15" w14:textId="77777777" w:rsidR="00697DA1" w:rsidRPr="00697DA1" w:rsidRDefault="00697DA1" w:rsidP="006126A6">
            <w:pPr>
              <w:pStyle w:val="TAC"/>
              <w:rPr>
                <w:lang w:eastAsia="ja-JP"/>
              </w:rPr>
            </w:pPr>
          </w:p>
        </w:tc>
        <w:tc>
          <w:tcPr>
            <w:tcW w:w="1205" w:type="dxa"/>
            <w:shd w:val="clear" w:color="auto" w:fill="auto"/>
          </w:tcPr>
          <w:p w14:paraId="12C0955D" w14:textId="77777777" w:rsidR="00697DA1" w:rsidRPr="00697DA1" w:rsidRDefault="00697DA1" w:rsidP="006126A6">
            <w:pPr>
              <w:pStyle w:val="TAC"/>
              <w:rPr>
                <w:lang w:eastAsia="ja-JP"/>
              </w:rPr>
            </w:pPr>
          </w:p>
        </w:tc>
        <w:tc>
          <w:tcPr>
            <w:tcW w:w="1215" w:type="dxa"/>
            <w:shd w:val="clear" w:color="auto" w:fill="auto"/>
          </w:tcPr>
          <w:p w14:paraId="012ED63F" w14:textId="77777777" w:rsidR="00697DA1" w:rsidRPr="00697DA1" w:rsidRDefault="00697DA1" w:rsidP="006126A6">
            <w:pPr>
              <w:pStyle w:val="TAC"/>
              <w:rPr>
                <w:lang w:eastAsia="ja-JP"/>
              </w:rPr>
            </w:pPr>
          </w:p>
        </w:tc>
        <w:tc>
          <w:tcPr>
            <w:tcW w:w="1216" w:type="dxa"/>
            <w:shd w:val="clear" w:color="auto" w:fill="auto"/>
          </w:tcPr>
          <w:p w14:paraId="7CDDF0F8" w14:textId="77777777" w:rsidR="00697DA1" w:rsidRPr="00697DA1" w:rsidRDefault="00697DA1" w:rsidP="006126A6">
            <w:pPr>
              <w:pStyle w:val="TAC"/>
              <w:rPr>
                <w:lang w:eastAsia="ja-JP"/>
              </w:rPr>
            </w:pPr>
          </w:p>
        </w:tc>
        <w:tc>
          <w:tcPr>
            <w:tcW w:w="1194" w:type="dxa"/>
            <w:shd w:val="clear" w:color="auto" w:fill="auto"/>
          </w:tcPr>
          <w:p w14:paraId="6972623D" w14:textId="77777777" w:rsidR="00697DA1" w:rsidRPr="00697DA1" w:rsidRDefault="00697DA1" w:rsidP="006126A6">
            <w:pPr>
              <w:pStyle w:val="TAC"/>
              <w:rPr>
                <w:lang w:eastAsia="ja-JP"/>
              </w:rPr>
            </w:pPr>
          </w:p>
        </w:tc>
        <w:tc>
          <w:tcPr>
            <w:tcW w:w="1194" w:type="dxa"/>
            <w:shd w:val="clear" w:color="auto" w:fill="auto"/>
          </w:tcPr>
          <w:p w14:paraId="642FA52F" w14:textId="77777777" w:rsidR="00697DA1" w:rsidRPr="00697DA1" w:rsidRDefault="00697DA1" w:rsidP="006126A6">
            <w:pPr>
              <w:pStyle w:val="TAC"/>
              <w:rPr>
                <w:lang w:eastAsia="ja-JP"/>
              </w:rPr>
            </w:pPr>
          </w:p>
        </w:tc>
      </w:tr>
      <w:tr w:rsidR="00697DA1" w:rsidRPr="00F17E05" w14:paraId="0AB8205A" w14:textId="77777777" w:rsidTr="006126A6">
        <w:trPr>
          <w:jc w:val="center"/>
        </w:trPr>
        <w:tc>
          <w:tcPr>
            <w:tcW w:w="2405" w:type="dxa"/>
            <w:shd w:val="clear" w:color="auto" w:fill="auto"/>
          </w:tcPr>
          <w:p w14:paraId="5AD3B1A1" w14:textId="2DF11E68" w:rsidR="00697DA1" w:rsidRPr="00697DA1" w:rsidRDefault="00831E59" w:rsidP="006126A6">
            <w:pPr>
              <w:pStyle w:val="TAL"/>
              <w:rPr>
                <w:lang w:eastAsia="ja-JP"/>
              </w:rPr>
            </w:pPr>
            <w:r>
              <w:rPr>
                <w:lang w:eastAsia="ja-JP"/>
              </w:rPr>
              <w:t>[</w:t>
            </w:r>
            <w:r w:rsidR="00697DA1" w:rsidRPr="00697DA1">
              <w:rPr>
                <w:lang w:eastAsia="ja-JP"/>
              </w:rPr>
              <w:t>Indoor – HRLLC</w:t>
            </w:r>
            <w:r>
              <w:rPr>
                <w:lang w:eastAsia="ja-JP"/>
              </w:rPr>
              <w:t>]</w:t>
            </w:r>
          </w:p>
        </w:tc>
        <w:tc>
          <w:tcPr>
            <w:tcW w:w="1205" w:type="dxa"/>
            <w:shd w:val="clear" w:color="auto" w:fill="auto"/>
          </w:tcPr>
          <w:p w14:paraId="0652574A" w14:textId="77777777" w:rsidR="00697DA1" w:rsidRPr="00697DA1" w:rsidRDefault="00697DA1" w:rsidP="006126A6">
            <w:pPr>
              <w:pStyle w:val="TAC"/>
              <w:rPr>
                <w:lang w:eastAsia="ja-JP"/>
              </w:rPr>
            </w:pPr>
          </w:p>
        </w:tc>
        <w:tc>
          <w:tcPr>
            <w:tcW w:w="1205" w:type="dxa"/>
            <w:shd w:val="clear" w:color="auto" w:fill="auto"/>
          </w:tcPr>
          <w:p w14:paraId="1FEB77A5" w14:textId="77777777" w:rsidR="00697DA1" w:rsidRPr="00697DA1" w:rsidRDefault="00697DA1" w:rsidP="006126A6">
            <w:pPr>
              <w:pStyle w:val="TAC"/>
              <w:rPr>
                <w:lang w:eastAsia="ja-JP"/>
              </w:rPr>
            </w:pPr>
          </w:p>
        </w:tc>
        <w:tc>
          <w:tcPr>
            <w:tcW w:w="1215" w:type="dxa"/>
            <w:shd w:val="clear" w:color="auto" w:fill="auto"/>
          </w:tcPr>
          <w:p w14:paraId="2759AC8A" w14:textId="77777777" w:rsidR="00697DA1" w:rsidRPr="00697DA1" w:rsidRDefault="00697DA1" w:rsidP="006126A6">
            <w:pPr>
              <w:pStyle w:val="TAC"/>
              <w:rPr>
                <w:lang w:eastAsia="ja-JP"/>
              </w:rPr>
            </w:pPr>
          </w:p>
        </w:tc>
        <w:tc>
          <w:tcPr>
            <w:tcW w:w="1216" w:type="dxa"/>
            <w:shd w:val="clear" w:color="auto" w:fill="auto"/>
          </w:tcPr>
          <w:p w14:paraId="363CFB6E" w14:textId="77777777" w:rsidR="00697DA1" w:rsidRPr="00697DA1" w:rsidRDefault="00697DA1" w:rsidP="006126A6">
            <w:pPr>
              <w:pStyle w:val="TAC"/>
              <w:rPr>
                <w:lang w:eastAsia="ja-JP"/>
              </w:rPr>
            </w:pPr>
          </w:p>
        </w:tc>
        <w:tc>
          <w:tcPr>
            <w:tcW w:w="1194" w:type="dxa"/>
            <w:shd w:val="clear" w:color="auto" w:fill="auto"/>
          </w:tcPr>
          <w:p w14:paraId="5C8687DF" w14:textId="77777777" w:rsidR="00697DA1" w:rsidRPr="00697DA1" w:rsidRDefault="00697DA1" w:rsidP="006126A6">
            <w:pPr>
              <w:pStyle w:val="TAC"/>
              <w:rPr>
                <w:lang w:eastAsia="ja-JP"/>
              </w:rPr>
            </w:pPr>
          </w:p>
        </w:tc>
        <w:tc>
          <w:tcPr>
            <w:tcW w:w="1194" w:type="dxa"/>
            <w:shd w:val="clear" w:color="auto" w:fill="auto"/>
          </w:tcPr>
          <w:p w14:paraId="301758D8" w14:textId="77777777" w:rsidR="00697DA1" w:rsidRPr="00697DA1" w:rsidRDefault="00697DA1" w:rsidP="006126A6">
            <w:pPr>
              <w:pStyle w:val="TAC"/>
              <w:rPr>
                <w:lang w:eastAsia="ja-JP"/>
              </w:rPr>
            </w:pPr>
          </w:p>
        </w:tc>
      </w:tr>
      <w:tr w:rsidR="00697DA1" w:rsidRPr="00F17E05" w14:paraId="2BCF9B2C" w14:textId="77777777" w:rsidTr="006126A6">
        <w:trPr>
          <w:jc w:val="center"/>
        </w:trPr>
        <w:tc>
          <w:tcPr>
            <w:tcW w:w="2405" w:type="dxa"/>
            <w:tcBorders>
              <w:bottom w:val="single" w:sz="4" w:space="0" w:color="auto"/>
            </w:tcBorders>
            <w:shd w:val="clear" w:color="auto" w:fill="auto"/>
          </w:tcPr>
          <w:p w14:paraId="54BDD3EB" w14:textId="77777777" w:rsidR="00697DA1" w:rsidRPr="00697DA1" w:rsidRDefault="00697DA1" w:rsidP="006126A6">
            <w:pPr>
              <w:pStyle w:val="TAL"/>
              <w:rPr>
                <w:lang w:eastAsia="ja-JP"/>
              </w:rPr>
            </w:pPr>
          </w:p>
        </w:tc>
        <w:tc>
          <w:tcPr>
            <w:tcW w:w="1205" w:type="dxa"/>
            <w:tcBorders>
              <w:bottom w:val="single" w:sz="4" w:space="0" w:color="auto"/>
            </w:tcBorders>
            <w:shd w:val="clear" w:color="auto" w:fill="auto"/>
          </w:tcPr>
          <w:p w14:paraId="1177B331" w14:textId="77777777" w:rsidR="00697DA1" w:rsidRPr="00697DA1" w:rsidRDefault="00697DA1" w:rsidP="006126A6">
            <w:pPr>
              <w:pStyle w:val="TAC"/>
              <w:rPr>
                <w:lang w:eastAsia="ja-JP"/>
              </w:rPr>
            </w:pPr>
          </w:p>
        </w:tc>
        <w:tc>
          <w:tcPr>
            <w:tcW w:w="1205" w:type="dxa"/>
            <w:tcBorders>
              <w:bottom w:val="single" w:sz="4" w:space="0" w:color="auto"/>
            </w:tcBorders>
            <w:shd w:val="clear" w:color="auto" w:fill="auto"/>
          </w:tcPr>
          <w:p w14:paraId="382229F4" w14:textId="77777777" w:rsidR="00697DA1" w:rsidRPr="00697DA1" w:rsidRDefault="00697DA1" w:rsidP="006126A6">
            <w:pPr>
              <w:pStyle w:val="TAC"/>
              <w:rPr>
                <w:lang w:eastAsia="ja-JP"/>
              </w:rPr>
            </w:pPr>
          </w:p>
        </w:tc>
        <w:tc>
          <w:tcPr>
            <w:tcW w:w="1215" w:type="dxa"/>
            <w:tcBorders>
              <w:bottom w:val="single" w:sz="4" w:space="0" w:color="auto"/>
            </w:tcBorders>
            <w:shd w:val="clear" w:color="auto" w:fill="auto"/>
          </w:tcPr>
          <w:p w14:paraId="11B0569A" w14:textId="77777777" w:rsidR="00697DA1" w:rsidRPr="00697DA1" w:rsidRDefault="00697DA1" w:rsidP="006126A6">
            <w:pPr>
              <w:pStyle w:val="TAC"/>
              <w:rPr>
                <w:lang w:eastAsia="ja-JP"/>
              </w:rPr>
            </w:pPr>
          </w:p>
        </w:tc>
        <w:tc>
          <w:tcPr>
            <w:tcW w:w="1216" w:type="dxa"/>
            <w:tcBorders>
              <w:bottom w:val="single" w:sz="4" w:space="0" w:color="auto"/>
            </w:tcBorders>
            <w:shd w:val="clear" w:color="auto" w:fill="auto"/>
          </w:tcPr>
          <w:p w14:paraId="34F70712" w14:textId="77777777" w:rsidR="00697DA1" w:rsidRPr="00697DA1" w:rsidRDefault="00697DA1" w:rsidP="006126A6">
            <w:pPr>
              <w:pStyle w:val="TAC"/>
              <w:rPr>
                <w:lang w:eastAsia="ja-JP"/>
              </w:rPr>
            </w:pPr>
          </w:p>
        </w:tc>
        <w:tc>
          <w:tcPr>
            <w:tcW w:w="1194" w:type="dxa"/>
            <w:tcBorders>
              <w:bottom w:val="single" w:sz="4" w:space="0" w:color="auto"/>
            </w:tcBorders>
            <w:shd w:val="clear" w:color="auto" w:fill="auto"/>
          </w:tcPr>
          <w:p w14:paraId="03D70F11" w14:textId="77777777" w:rsidR="00697DA1" w:rsidRPr="00697DA1" w:rsidRDefault="00697DA1" w:rsidP="006126A6">
            <w:pPr>
              <w:pStyle w:val="TAC"/>
              <w:rPr>
                <w:lang w:eastAsia="ja-JP"/>
              </w:rPr>
            </w:pPr>
          </w:p>
        </w:tc>
        <w:tc>
          <w:tcPr>
            <w:tcW w:w="1194" w:type="dxa"/>
            <w:tcBorders>
              <w:bottom w:val="single" w:sz="4" w:space="0" w:color="auto"/>
            </w:tcBorders>
            <w:shd w:val="clear" w:color="auto" w:fill="auto"/>
          </w:tcPr>
          <w:p w14:paraId="6C69A443" w14:textId="77777777" w:rsidR="00697DA1" w:rsidRPr="00697DA1" w:rsidRDefault="00697DA1" w:rsidP="006126A6">
            <w:pPr>
              <w:pStyle w:val="TAC"/>
              <w:rPr>
                <w:lang w:eastAsia="ja-JP"/>
              </w:rPr>
            </w:pPr>
          </w:p>
        </w:tc>
      </w:tr>
    </w:tbl>
    <w:p w14:paraId="5680B223" w14:textId="77777777" w:rsidR="00697DA1" w:rsidRPr="00786A3A" w:rsidRDefault="00697DA1" w:rsidP="00697DA1"/>
    <w:p w14:paraId="223EC9AD" w14:textId="77777777" w:rsidR="00786A3A" w:rsidRDefault="00786A3A" w:rsidP="00786A3A">
      <w:pPr>
        <w:pStyle w:val="Heading2"/>
      </w:pPr>
      <w:bookmarkStart w:id="22" w:name="_Toc519780367"/>
      <w:bookmarkEnd w:id="21"/>
      <w:r>
        <w:t>7.1</w:t>
      </w:r>
      <w:r w:rsidR="001E1D70">
        <w:t>4</w:t>
      </w:r>
      <w:r>
        <w:tab/>
        <w:t>Positioning</w:t>
      </w:r>
    </w:p>
    <w:p w14:paraId="796C3E7B" w14:textId="2797917B" w:rsidR="00777022" w:rsidRDefault="00777022" w:rsidP="00777022">
      <w:pPr>
        <w:rPr>
          <w:lang w:eastAsia="ja-JP"/>
        </w:rPr>
      </w:pPr>
      <w:r w:rsidRPr="003450F8">
        <w:rPr>
          <w:rFonts w:eastAsiaTheme="minorEastAsia"/>
          <w:lang w:eastAsia="zh-CN"/>
        </w:rPr>
        <w:t xml:space="preserve">Positioning is the ability to </w:t>
      </w:r>
      <w:r>
        <w:rPr>
          <w:rFonts w:eastAsiaTheme="minorEastAsia"/>
          <w:lang w:eastAsia="zh-CN"/>
        </w:rPr>
        <w:t xml:space="preserve">provide an </w:t>
      </w:r>
      <w:r w:rsidRPr="003450F8">
        <w:rPr>
          <w:rFonts w:eastAsiaTheme="minorEastAsia"/>
          <w:lang w:eastAsia="zh-CN"/>
        </w:rPr>
        <w:t xml:space="preserve">estimate </w:t>
      </w:r>
      <w:r>
        <w:rPr>
          <w:lang w:eastAsia="zh-CN"/>
        </w:rPr>
        <w:t>of a connected</w:t>
      </w:r>
      <w:r w:rsidRPr="003450F8">
        <w:rPr>
          <w:rFonts w:eastAsiaTheme="minorEastAsia"/>
          <w:lang w:eastAsia="zh-CN"/>
        </w:rPr>
        <w:t xml:space="preserve">. </w:t>
      </w:r>
      <w:r w:rsidRPr="003450F8">
        <w:t xml:space="preserve">The positioning accuracy is the [90%] point of the CDF </w:t>
      </w:r>
      <w:r>
        <w:t xml:space="preserve">for each of the horizontal and vertical </w:t>
      </w:r>
      <w:r w:rsidRPr="003450F8">
        <w:t>positioning error</w:t>
      </w:r>
      <w:r>
        <w:t>s</w:t>
      </w:r>
      <w:r w:rsidRPr="003450F8">
        <w:t xml:space="preserve"> of the device.</w:t>
      </w:r>
      <w:r w:rsidRPr="003450F8">
        <w:rPr>
          <w:rFonts w:eastAsiaTheme="minorEastAsia"/>
          <w:lang w:eastAsia="zh-CN"/>
        </w:rPr>
        <w:t xml:space="preserve"> </w:t>
      </w:r>
      <w:r w:rsidRPr="003450F8">
        <w:rPr>
          <w:lang w:eastAsia="ja-JP"/>
        </w:rPr>
        <w:t xml:space="preserve">The calculated positioning information would be indicated with the use of three-dimensional coordinates. </w:t>
      </w:r>
    </w:p>
    <w:p w14:paraId="48A5DFC2" w14:textId="5015AC5D" w:rsidR="00777022" w:rsidRPr="003450F8" w:rsidRDefault="00777022" w:rsidP="00777022">
      <w:pPr>
        <w:rPr>
          <w:rFonts w:eastAsiaTheme="minorEastAsia"/>
          <w:lang w:eastAsia="zh-CN"/>
        </w:rPr>
      </w:pPr>
      <w:r w:rsidRPr="003450F8">
        <w:rPr>
          <w:rFonts w:eastAsiaTheme="minorEastAsia"/>
          <w:lang w:eastAsia="zh-CN"/>
        </w:rPr>
        <w:t xml:space="preserve">The </w:t>
      </w:r>
      <w:r>
        <w:rPr>
          <w:rFonts w:eastAsiaTheme="minorEastAsia"/>
          <w:lang w:eastAsia="zh-CN"/>
        </w:rPr>
        <w:t xml:space="preserve">horizontal/vertical </w:t>
      </w:r>
      <w:r w:rsidRPr="003450F8">
        <w:rPr>
          <w:rFonts w:eastAsiaTheme="minorEastAsia"/>
          <w:lang w:eastAsia="zh-CN"/>
        </w:rPr>
        <w:t xml:space="preserve">positioning error is defined as the difference between the estimated horizontal/vertical position and the actual horizontal/vertical position of a device. </w:t>
      </w:r>
    </w:p>
    <w:p w14:paraId="10BCA4D0" w14:textId="77777777" w:rsidR="00777022" w:rsidRPr="003450F8" w:rsidRDefault="00777022" w:rsidP="00777022">
      <w:r w:rsidRPr="003450F8">
        <w:t>This requirement is defined for the purpose of evaluation in the Immersive Communication usage scenario.</w:t>
      </w:r>
    </w:p>
    <w:p w14:paraId="344832AF" w14:textId="4A3E8F8D" w:rsidR="00697DA1" w:rsidRPr="00F17E05" w:rsidRDefault="00697DA1" w:rsidP="00697DA1">
      <w:r w:rsidRPr="00F17E05">
        <w:t xml:space="preserve">The minimum requirements for </w:t>
      </w:r>
      <w:r>
        <w:t xml:space="preserve">the device </w:t>
      </w:r>
      <w:r w:rsidRPr="00F17E05">
        <w:t>positioning accuracy for various test environments are summarized in Table</w:t>
      </w:r>
      <w:r>
        <w:t> </w:t>
      </w:r>
      <w:r w:rsidR="00264B88">
        <w:t>7.14-1</w:t>
      </w:r>
      <w:r w:rsidRPr="00F17E05">
        <w:t>.</w:t>
      </w:r>
    </w:p>
    <w:p w14:paraId="6A80B6C9" w14:textId="4FDD8E88" w:rsidR="00697DA1" w:rsidRPr="00F17E05" w:rsidRDefault="00264B88" w:rsidP="008516CB">
      <w:pPr>
        <w:pStyle w:val="TH"/>
      </w:pPr>
      <w:r>
        <w:t xml:space="preserve">Table 7.14-2: </w:t>
      </w:r>
      <w:r w:rsidR="00697DA1">
        <w:t>Device p</w:t>
      </w:r>
      <w:r w:rsidR="00697DA1" w:rsidRPr="00F17E05">
        <w:t>ositioning accuracy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2275"/>
        <w:gridCol w:w="2550"/>
        <w:gridCol w:w="2689"/>
      </w:tblGrid>
      <w:tr w:rsidR="00697DA1" w:rsidRPr="00F17E05" w14:paraId="7FC98903" w14:textId="77777777" w:rsidTr="006126A6">
        <w:tc>
          <w:tcPr>
            <w:tcW w:w="1099" w:type="pct"/>
            <w:shd w:val="clear" w:color="auto" w:fill="auto"/>
          </w:tcPr>
          <w:p w14:paraId="66F120BF" w14:textId="77777777" w:rsidR="00697DA1" w:rsidRPr="00F17E05" w:rsidRDefault="00697DA1" w:rsidP="006126A6">
            <w:pPr>
              <w:pStyle w:val="TAH"/>
            </w:pPr>
            <w:r w:rsidRPr="00F17E05">
              <w:t>Test Environment</w:t>
            </w:r>
          </w:p>
        </w:tc>
        <w:tc>
          <w:tcPr>
            <w:tcW w:w="1181" w:type="pct"/>
            <w:shd w:val="clear" w:color="auto" w:fill="auto"/>
          </w:tcPr>
          <w:p w14:paraId="4B823686" w14:textId="77777777" w:rsidR="00697DA1" w:rsidRPr="00F17E05" w:rsidRDefault="00697DA1" w:rsidP="006126A6">
            <w:pPr>
              <w:pStyle w:val="TAH"/>
            </w:pPr>
            <w:r w:rsidRPr="00B7588E">
              <w:t>Bandwidth (MHz)</w:t>
            </w:r>
          </w:p>
        </w:tc>
        <w:tc>
          <w:tcPr>
            <w:tcW w:w="1324" w:type="pct"/>
            <w:shd w:val="clear" w:color="auto" w:fill="auto"/>
          </w:tcPr>
          <w:p w14:paraId="5D72852D" w14:textId="77777777" w:rsidR="00697DA1" w:rsidRPr="00F17E05" w:rsidRDefault="00697DA1" w:rsidP="006126A6">
            <w:pPr>
              <w:pStyle w:val="TAH"/>
            </w:pPr>
            <w:r w:rsidRPr="00F17E05">
              <w:t>Horizontal Accuracy</w:t>
            </w:r>
          </w:p>
        </w:tc>
        <w:tc>
          <w:tcPr>
            <w:tcW w:w="1396" w:type="pct"/>
            <w:shd w:val="clear" w:color="auto" w:fill="auto"/>
          </w:tcPr>
          <w:p w14:paraId="0D6BE8AA" w14:textId="77777777" w:rsidR="00697DA1" w:rsidRPr="00F17E05" w:rsidRDefault="00697DA1" w:rsidP="006126A6">
            <w:pPr>
              <w:pStyle w:val="TAH"/>
            </w:pPr>
            <w:r w:rsidRPr="00F17E05">
              <w:t>Vertical Accuracy</w:t>
            </w:r>
          </w:p>
        </w:tc>
      </w:tr>
      <w:tr w:rsidR="00697DA1" w:rsidRPr="00F17E05" w14:paraId="26119726" w14:textId="77777777" w:rsidTr="006126A6">
        <w:tc>
          <w:tcPr>
            <w:tcW w:w="1099" w:type="pct"/>
            <w:vMerge w:val="restart"/>
            <w:shd w:val="clear" w:color="auto" w:fill="auto"/>
          </w:tcPr>
          <w:p w14:paraId="719A2E53" w14:textId="12798FD6" w:rsidR="00697DA1" w:rsidRPr="00F17E05" w:rsidRDefault="00697DA1" w:rsidP="006126A6">
            <w:pPr>
              <w:pStyle w:val="TAL"/>
            </w:pPr>
            <w:r w:rsidRPr="00B7588E">
              <w:t>Indoor Hotspot –</w:t>
            </w:r>
            <w:r w:rsidR="00831E59">
              <w:t>IC</w:t>
            </w:r>
          </w:p>
        </w:tc>
        <w:tc>
          <w:tcPr>
            <w:tcW w:w="1181" w:type="pct"/>
            <w:shd w:val="clear" w:color="auto" w:fill="auto"/>
          </w:tcPr>
          <w:p w14:paraId="42F01845" w14:textId="77777777" w:rsidR="00697DA1" w:rsidRPr="00F17E05" w:rsidRDefault="00697DA1" w:rsidP="006126A6">
            <w:pPr>
              <w:pStyle w:val="TAC"/>
            </w:pPr>
            <w:r w:rsidRPr="00B7588E">
              <w:t>[20]</w:t>
            </w:r>
          </w:p>
        </w:tc>
        <w:tc>
          <w:tcPr>
            <w:tcW w:w="1324" w:type="pct"/>
            <w:shd w:val="clear" w:color="auto" w:fill="auto"/>
          </w:tcPr>
          <w:p w14:paraId="0FDFDB1F" w14:textId="77777777" w:rsidR="00697DA1" w:rsidRPr="00F17E05" w:rsidRDefault="00697DA1" w:rsidP="006126A6">
            <w:pPr>
              <w:pStyle w:val="TAC"/>
            </w:pPr>
          </w:p>
        </w:tc>
        <w:tc>
          <w:tcPr>
            <w:tcW w:w="1396" w:type="pct"/>
            <w:shd w:val="clear" w:color="auto" w:fill="auto"/>
          </w:tcPr>
          <w:p w14:paraId="19E5F5C0" w14:textId="77777777" w:rsidR="00697DA1" w:rsidRPr="00F17E05" w:rsidRDefault="00697DA1" w:rsidP="006126A6">
            <w:pPr>
              <w:pStyle w:val="TAC"/>
            </w:pPr>
          </w:p>
        </w:tc>
      </w:tr>
      <w:tr w:rsidR="00697DA1" w:rsidRPr="00F17E05" w14:paraId="68E99695" w14:textId="77777777" w:rsidTr="006126A6">
        <w:tc>
          <w:tcPr>
            <w:tcW w:w="1099" w:type="pct"/>
            <w:vMerge/>
            <w:shd w:val="clear" w:color="auto" w:fill="auto"/>
          </w:tcPr>
          <w:p w14:paraId="0BE062D3" w14:textId="77777777" w:rsidR="00697DA1" w:rsidRPr="00F17E05" w:rsidRDefault="00697DA1" w:rsidP="006126A6">
            <w:pPr>
              <w:pStyle w:val="TAL"/>
            </w:pPr>
          </w:p>
        </w:tc>
        <w:tc>
          <w:tcPr>
            <w:tcW w:w="1181" w:type="pct"/>
            <w:shd w:val="clear" w:color="auto" w:fill="auto"/>
          </w:tcPr>
          <w:p w14:paraId="3A3C0036" w14:textId="77777777" w:rsidR="00697DA1" w:rsidRPr="00F17E05" w:rsidRDefault="00697DA1" w:rsidP="006126A6">
            <w:pPr>
              <w:pStyle w:val="TAC"/>
            </w:pPr>
            <w:r w:rsidRPr="00B7588E">
              <w:t>[100]</w:t>
            </w:r>
          </w:p>
        </w:tc>
        <w:tc>
          <w:tcPr>
            <w:tcW w:w="1324" w:type="pct"/>
            <w:shd w:val="clear" w:color="auto" w:fill="auto"/>
          </w:tcPr>
          <w:p w14:paraId="2AE0DD01" w14:textId="77777777" w:rsidR="00697DA1" w:rsidRPr="00F17E05" w:rsidRDefault="00697DA1" w:rsidP="006126A6">
            <w:pPr>
              <w:pStyle w:val="TAC"/>
            </w:pPr>
          </w:p>
        </w:tc>
        <w:tc>
          <w:tcPr>
            <w:tcW w:w="1396" w:type="pct"/>
            <w:shd w:val="clear" w:color="auto" w:fill="auto"/>
          </w:tcPr>
          <w:p w14:paraId="0F8B2A7C" w14:textId="77777777" w:rsidR="00697DA1" w:rsidRPr="00F17E05" w:rsidRDefault="00697DA1" w:rsidP="006126A6">
            <w:pPr>
              <w:pStyle w:val="TAC"/>
            </w:pPr>
          </w:p>
        </w:tc>
      </w:tr>
      <w:tr w:rsidR="00697DA1" w:rsidRPr="00F17E05" w14:paraId="34B28EDE" w14:textId="77777777" w:rsidTr="006126A6">
        <w:tc>
          <w:tcPr>
            <w:tcW w:w="1099" w:type="pct"/>
            <w:vMerge w:val="restart"/>
            <w:shd w:val="clear" w:color="auto" w:fill="auto"/>
          </w:tcPr>
          <w:p w14:paraId="6442D387" w14:textId="5C8FBA64" w:rsidR="00697DA1" w:rsidRPr="00F17E05" w:rsidRDefault="00697DA1" w:rsidP="006126A6">
            <w:pPr>
              <w:pStyle w:val="TAL"/>
            </w:pPr>
            <w:r w:rsidRPr="00B7588E">
              <w:t xml:space="preserve">Dense Urban – </w:t>
            </w:r>
            <w:r w:rsidR="00831E59">
              <w:t>IC</w:t>
            </w:r>
          </w:p>
        </w:tc>
        <w:tc>
          <w:tcPr>
            <w:tcW w:w="1181" w:type="pct"/>
            <w:shd w:val="clear" w:color="auto" w:fill="auto"/>
          </w:tcPr>
          <w:p w14:paraId="72B9D67B" w14:textId="77777777" w:rsidR="00697DA1" w:rsidRPr="00F17E05" w:rsidRDefault="00697DA1" w:rsidP="006126A6">
            <w:pPr>
              <w:pStyle w:val="TAC"/>
            </w:pPr>
            <w:r w:rsidRPr="00B7588E">
              <w:t>[20]</w:t>
            </w:r>
          </w:p>
        </w:tc>
        <w:tc>
          <w:tcPr>
            <w:tcW w:w="1324" w:type="pct"/>
            <w:shd w:val="clear" w:color="auto" w:fill="auto"/>
          </w:tcPr>
          <w:p w14:paraId="5E6610DC" w14:textId="77777777" w:rsidR="00697DA1" w:rsidRPr="00F17E05" w:rsidRDefault="00697DA1" w:rsidP="006126A6">
            <w:pPr>
              <w:pStyle w:val="TAC"/>
            </w:pPr>
          </w:p>
        </w:tc>
        <w:tc>
          <w:tcPr>
            <w:tcW w:w="1396" w:type="pct"/>
            <w:shd w:val="clear" w:color="auto" w:fill="auto"/>
          </w:tcPr>
          <w:p w14:paraId="0CA1C295" w14:textId="77777777" w:rsidR="00697DA1" w:rsidRPr="00F17E05" w:rsidRDefault="00697DA1" w:rsidP="006126A6">
            <w:pPr>
              <w:pStyle w:val="TAC"/>
            </w:pPr>
          </w:p>
        </w:tc>
      </w:tr>
      <w:tr w:rsidR="00697DA1" w:rsidRPr="00F17E05" w14:paraId="3EDCE7D0" w14:textId="77777777" w:rsidTr="006126A6">
        <w:tc>
          <w:tcPr>
            <w:tcW w:w="1099" w:type="pct"/>
            <w:vMerge/>
            <w:shd w:val="clear" w:color="auto" w:fill="auto"/>
          </w:tcPr>
          <w:p w14:paraId="411FB217" w14:textId="77777777" w:rsidR="00697DA1" w:rsidRPr="00F17E05" w:rsidRDefault="00697DA1" w:rsidP="006126A6">
            <w:pPr>
              <w:pStyle w:val="TAL"/>
            </w:pPr>
          </w:p>
        </w:tc>
        <w:tc>
          <w:tcPr>
            <w:tcW w:w="1181" w:type="pct"/>
            <w:shd w:val="clear" w:color="auto" w:fill="auto"/>
          </w:tcPr>
          <w:p w14:paraId="77FFF538" w14:textId="77777777" w:rsidR="00697DA1" w:rsidRPr="00FE4140" w:rsidRDefault="00697DA1" w:rsidP="006126A6">
            <w:pPr>
              <w:pStyle w:val="TAC"/>
            </w:pPr>
            <w:r w:rsidRPr="00697DA1">
              <w:t>[100</w:t>
            </w:r>
            <w:r w:rsidRPr="00FE4140">
              <w:t>]</w:t>
            </w:r>
          </w:p>
        </w:tc>
        <w:tc>
          <w:tcPr>
            <w:tcW w:w="1324" w:type="pct"/>
            <w:shd w:val="clear" w:color="auto" w:fill="auto"/>
          </w:tcPr>
          <w:p w14:paraId="316F4F85" w14:textId="77777777" w:rsidR="00697DA1" w:rsidRPr="00F17E05" w:rsidRDefault="00697DA1" w:rsidP="006126A6">
            <w:pPr>
              <w:pStyle w:val="TAC"/>
            </w:pPr>
          </w:p>
        </w:tc>
        <w:tc>
          <w:tcPr>
            <w:tcW w:w="1396" w:type="pct"/>
            <w:shd w:val="clear" w:color="auto" w:fill="auto"/>
          </w:tcPr>
          <w:p w14:paraId="164A63A1" w14:textId="77777777" w:rsidR="00697DA1" w:rsidRPr="00F17E05" w:rsidRDefault="00697DA1" w:rsidP="006126A6">
            <w:pPr>
              <w:pStyle w:val="TAC"/>
            </w:pPr>
          </w:p>
        </w:tc>
      </w:tr>
      <w:tr w:rsidR="00697DA1" w:rsidRPr="00F17E05" w14:paraId="417DDEA7" w14:textId="77777777" w:rsidTr="006126A6">
        <w:tc>
          <w:tcPr>
            <w:tcW w:w="1099" w:type="pct"/>
            <w:shd w:val="clear" w:color="auto" w:fill="auto"/>
          </w:tcPr>
          <w:p w14:paraId="3BB5E59D" w14:textId="77777777" w:rsidR="00697DA1" w:rsidRPr="00F17E05" w:rsidRDefault="00697DA1" w:rsidP="006126A6">
            <w:pPr>
              <w:pStyle w:val="TAL"/>
            </w:pPr>
            <w:r w:rsidRPr="00F17E05">
              <w:t>…</w:t>
            </w:r>
          </w:p>
        </w:tc>
        <w:tc>
          <w:tcPr>
            <w:tcW w:w="1181" w:type="pct"/>
            <w:shd w:val="clear" w:color="auto" w:fill="auto"/>
          </w:tcPr>
          <w:p w14:paraId="4C3683B6" w14:textId="77777777" w:rsidR="00697DA1" w:rsidRPr="00F17E05" w:rsidRDefault="00697DA1" w:rsidP="006126A6">
            <w:pPr>
              <w:pStyle w:val="TAC"/>
            </w:pPr>
          </w:p>
        </w:tc>
        <w:tc>
          <w:tcPr>
            <w:tcW w:w="1324" w:type="pct"/>
            <w:shd w:val="clear" w:color="auto" w:fill="auto"/>
          </w:tcPr>
          <w:p w14:paraId="6267C87D" w14:textId="77777777" w:rsidR="00697DA1" w:rsidRPr="00F17E05" w:rsidRDefault="00697DA1" w:rsidP="006126A6">
            <w:pPr>
              <w:pStyle w:val="TAC"/>
            </w:pPr>
          </w:p>
        </w:tc>
        <w:tc>
          <w:tcPr>
            <w:tcW w:w="1396" w:type="pct"/>
            <w:shd w:val="clear" w:color="auto" w:fill="auto"/>
          </w:tcPr>
          <w:p w14:paraId="4283486A" w14:textId="77777777" w:rsidR="00697DA1" w:rsidRPr="00F17E05" w:rsidRDefault="00697DA1" w:rsidP="006126A6">
            <w:pPr>
              <w:pStyle w:val="TAC"/>
            </w:pPr>
          </w:p>
        </w:tc>
      </w:tr>
    </w:tbl>
    <w:p w14:paraId="14D385D6" w14:textId="77777777" w:rsidR="00786A3A" w:rsidRPr="00786A3A" w:rsidRDefault="00786A3A" w:rsidP="00697DA1"/>
    <w:p w14:paraId="11C21C11" w14:textId="77777777" w:rsidR="00786A3A" w:rsidRDefault="00786A3A" w:rsidP="00786A3A">
      <w:pPr>
        <w:pStyle w:val="Heading2"/>
        <w:rPr>
          <w:lang w:eastAsia="zh-CN"/>
        </w:rPr>
      </w:pPr>
      <w:r>
        <w:rPr>
          <w:rFonts w:hint="eastAsia"/>
        </w:rPr>
        <w:t>7</w:t>
      </w:r>
      <w:r w:rsidRPr="00896A75">
        <w:t>.</w:t>
      </w:r>
      <w:r w:rsidR="001E1D70">
        <w:t>15</w:t>
      </w:r>
      <w:r w:rsidRPr="00896A75">
        <w:tab/>
        <w:t>Bandwidth</w:t>
      </w:r>
    </w:p>
    <w:p w14:paraId="5EBB69ED" w14:textId="4C61817A" w:rsidR="00CC43CB" w:rsidRPr="00F17E05" w:rsidRDefault="00CC43CB" w:rsidP="00CC43CB">
      <w:r w:rsidRPr="00F17E05">
        <w:t xml:space="preserve">Bandwidth </w:t>
      </w:r>
      <w:r w:rsidRPr="00F17E05">
        <w:rPr>
          <w:bCs/>
        </w:rPr>
        <w:t xml:space="preserve">is </w:t>
      </w:r>
      <w:r w:rsidRPr="00F17E05">
        <w:rPr>
          <w:lang w:eastAsia="ko-KR"/>
        </w:rPr>
        <w:t>the maximum aggregated system bandwidth.</w:t>
      </w:r>
      <w:r w:rsidRPr="00F17E05">
        <w:t xml:space="preserve"> </w:t>
      </w:r>
      <w:r w:rsidRPr="00F17E05">
        <w:rPr>
          <w:lang w:eastAsia="zh-CN"/>
        </w:rPr>
        <w:t>The</w:t>
      </w:r>
      <w:r w:rsidRPr="00F17E05">
        <w:t xml:space="preserve"> bandwidth may be supported by single or multiple </w:t>
      </w:r>
      <w:r w:rsidRPr="00F17E05">
        <w:rPr>
          <w:lang w:eastAsia="ja-JP"/>
        </w:rPr>
        <w:t>radio frequency (</w:t>
      </w:r>
      <w:r w:rsidRPr="00F17E05">
        <w:rPr>
          <w:lang w:eastAsia="zh-CN"/>
        </w:rPr>
        <w:t>RF</w:t>
      </w:r>
      <w:r w:rsidRPr="00F17E05">
        <w:rPr>
          <w:lang w:eastAsia="ja-JP"/>
        </w:rPr>
        <w:t>)</w:t>
      </w:r>
      <w:r w:rsidRPr="00F17E05">
        <w:t xml:space="preserve"> carriers. The bandwidth </w:t>
      </w:r>
      <w:r w:rsidRPr="00F17E05">
        <w:rPr>
          <w:lang w:eastAsia="ko-KR"/>
        </w:rPr>
        <w:t xml:space="preserve">capability </w:t>
      </w:r>
      <w:r w:rsidRPr="00F17E05">
        <w:t>defined for the purpose of IMT-2030 evaluation.</w:t>
      </w:r>
    </w:p>
    <w:p w14:paraId="56DB9A50" w14:textId="77777777" w:rsidR="00CC43CB" w:rsidRDefault="00CC43CB" w:rsidP="00CC43CB">
      <w:r w:rsidRPr="00F17E05">
        <w:t xml:space="preserve">The requirement for bandwidth is TBD. </w:t>
      </w:r>
    </w:p>
    <w:p w14:paraId="35045714" w14:textId="7E97EE96" w:rsidR="0015701B" w:rsidRPr="00F17E05" w:rsidRDefault="0015701B" w:rsidP="00CC43CB">
      <w:r w:rsidRPr="0015701B">
        <w:t>The RIT/SRIT shall support scalable bandwidth. Scalable bandwidth is the ability of the candidate RIT/SRIT to operate with different bandwidths.</w:t>
      </w:r>
    </w:p>
    <w:p w14:paraId="49A001E0" w14:textId="77777777" w:rsidR="00786A3A" w:rsidRDefault="00786A3A" w:rsidP="00786A3A">
      <w:pPr>
        <w:rPr>
          <w:lang w:eastAsia="zh-CN"/>
        </w:rPr>
      </w:pPr>
    </w:p>
    <w:p w14:paraId="1A74BB1B" w14:textId="77777777" w:rsidR="00786A3A" w:rsidRDefault="00786A3A" w:rsidP="00896A75">
      <w:pPr>
        <w:pStyle w:val="Heading2"/>
      </w:pPr>
      <w:r>
        <w:t>7.1</w:t>
      </w:r>
      <w:r w:rsidR="001E1D70">
        <w:t>6</w:t>
      </w:r>
      <w:r>
        <w:tab/>
        <w:t>Sensing-related capabilities</w:t>
      </w:r>
    </w:p>
    <w:p w14:paraId="0B3AAE4A" w14:textId="42F5A920" w:rsidR="00697DA1" w:rsidRPr="00697DA1" w:rsidRDefault="00697DA1" w:rsidP="00697DA1">
      <w:pPr>
        <w:rPr>
          <w:lang w:eastAsia="zh-CN"/>
        </w:rPr>
      </w:pPr>
      <w:r w:rsidRPr="00697DA1">
        <w:rPr>
          <w:lang w:eastAsia="zh-CN"/>
        </w:rPr>
        <w:t xml:space="preserve">Sensing-related capabilities refer to the </w:t>
      </w:r>
      <w:r w:rsidRPr="00F17E05">
        <w:t>ability</w:t>
      </w:r>
      <w:r w:rsidRPr="00697DA1">
        <w:rPr>
          <w:lang w:eastAsia="zh-CN"/>
        </w:rPr>
        <w:t xml:space="preserve"> to provide functionalities in the radio interface to support sensing tasks, including passive object presence/absence detection, [object classification, movement characterization</w:t>
      </w:r>
      <w:r w:rsidR="006B3F3F">
        <w:rPr>
          <w:rFonts w:eastAsiaTheme="minorEastAsia"/>
          <w:lang w:eastAsia="zh-CN"/>
        </w:rPr>
        <w:t xml:space="preserve"> including velocity estimation</w:t>
      </w:r>
      <w:r w:rsidRPr="00697DA1">
        <w:rPr>
          <w:lang w:eastAsia="zh-CN"/>
        </w:rPr>
        <w:t>, passive object localization, mapping, and composite sensing tasks such as tracking. SLAM, etc.</w:t>
      </w:r>
    </w:p>
    <w:p w14:paraId="653CF830" w14:textId="77777777" w:rsidR="00697DA1" w:rsidRPr="00697DA1" w:rsidRDefault="00697DA1" w:rsidP="00697DA1">
      <w:pPr>
        <w:rPr>
          <w:lang w:eastAsia="zh-CN"/>
        </w:rPr>
      </w:pPr>
      <w:r w:rsidRPr="00697DA1">
        <w:rPr>
          <w:lang w:eastAsia="zh-CN"/>
        </w:rPr>
        <w:t>A sensing task is a processing function in an ISAC-capable system, which is performed to achieve a certain sensing goal with respect to one or more sensing target(s), based on radio frequency measurements. Performance of a sensing task is characterized by at least one minimum requirement.</w:t>
      </w:r>
    </w:p>
    <w:p w14:paraId="6F0A4930" w14:textId="605A28C5" w:rsidR="00697DA1" w:rsidRDefault="00697DA1" w:rsidP="00697DA1">
      <w:pPr>
        <w:rPr>
          <w:lang w:eastAsia="zh-CN"/>
        </w:rPr>
      </w:pPr>
      <w:r w:rsidRPr="00F17E05">
        <w:rPr>
          <w:lang w:eastAsia="zh-CN"/>
        </w:rPr>
        <w:t xml:space="preserve">Technical Performance Requirements </w:t>
      </w:r>
      <w:r w:rsidR="00A3400A">
        <w:rPr>
          <w:lang w:eastAsia="zh-CN"/>
        </w:rPr>
        <w:t>are</w:t>
      </w:r>
      <w:r w:rsidRPr="00F17E05">
        <w:rPr>
          <w:lang w:eastAsia="zh-CN"/>
        </w:rPr>
        <w:t xml:space="preserve"> set for </w:t>
      </w:r>
      <w:r w:rsidR="00A3400A">
        <w:rPr>
          <w:lang w:eastAsia="zh-CN"/>
        </w:rPr>
        <w:t>each</w:t>
      </w:r>
      <w:r w:rsidR="00A3400A" w:rsidRPr="00F17E05">
        <w:rPr>
          <w:lang w:eastAsia="zh-CN"/>
        </w:rPr>
        <w:t xml:space="preserve"> </w:t>
      </w:r>
      <w:r w:rsidRPr="00F17E05">
        <w:rPr>
          <w:lang w:eastAsia="zh-CN"/>
        </w:rPr>
        <w:t xml:space="preserve">sensing tasks, where the sensing tasks </w:t>
      </w:r>
      <w:r w:rsidR="00FD03E3">
        <w:rPr>
          <w:lang w:eastAsia="zh-CN"/>
        </w:rPr>
        <w:t>are</w:t>
      </w:r>
      <w:r w:rsidRPr="00F17E05">
        <w:rPr>
          <w:lang w:eastAsia="zh-CN"/>
        </w:rPr>
        <w:t xml:space="preserve"> </w:t>
      </w:r>
      <w:r w:rsidR="00FD03E3">
        <w:rPr>
          <w:lang w:eastAsia="zh-CN"/>
        </w:rPr>
        <w:t xml:space="preserve">Presence/absence </w:t>
      </w:r>
      <w:r w:rsidR="002F69A0">
        <w:rPr>
          <w:lang w:eastAsia="zh-CN"/>
        </w:rPr>
        <w:t>d</w:t>
      </w:r>
      <w:r w:rsidRPr="00F17E05">
        <w:rPr>
          <w:lang w:eastAsia="zh-CN"/>
        </w:rPr>
        <w:t xml:space="preserve">etection, </w:t>
      </w:r>
      <w:r w:rsidR="00FD03E3">
        <w:rPr>
          <w:lang w:eastAsia="zh-CN"/>
        </w:rPr>
        <w:t>…</w:t>
      </w:r>
      <w:r w:rsidRPr="00F17E05">
        <w:rPr>
          <w:lang w:eastAsia="zh-CN"/>
        </w:rPr>
        <w:t xml:space="preserve">. A Confidence level </w:t>
      </w:r>
      <w:r w:rsidR="002F69A0">
        <w:rPr>
          <w:lang w:eastAsia="zh-CN"/>
        </w:rPr>
        <w:t xml:space="preserve">is </w:t>
      </w:r>
      <w:r w:rsidRPr="00F17E05">
        <w:rPr>
          <w:lang w:eastAsia="zh-CN"/>
        </w:rPr>
        <w:t>specified</w:t>
      </w:r>
      <w:r w:rsidR="002F69A0">
        <w:rPr>
          <w:lang w:eastAsia="zh-CN"/>
        </w:rPr>
        <w:t xml:space="preserve"> for each requirement</w:t>
      </w:r>
      <w:r w:rsidRPr="00F17E05">
        <w:rPr>
          <w:lang w:eastAsia="zh-CN"/>
        </w:rPr>
        <w:t>.</w:t>
      </w:r>
    </w:p>
    <w:p w14:paraId="482054DA" w14:textId="292AE40F" w:rsidR="008842AE" w:rsidRPr="003450F8" w:rsidRDefault="008842AE" w:rsidP="008842AE">
      <w:r w:rsidRPr="003450F8">
        <w:t xml:space="preserve">This requirement is defined for the purpose of evaluation in the </w:t>
      </w:r>
      <w:r>
        <w:t>ISAC</w:t>
      </w:r>
      <w:r w:rsidRPr="003450F8">
        <w:t xml:space="preserve"> usage scenario.</w:t>
      </w:r>
    </w:p>
    <w:p w14:paraId="1B640909" w14:textId="1FF808B4" w:rsidR="008842AE" w:rsidRPr="00F17E05" w:rsidRDefault="008842AE" w:rsidP="008842AE">
      <w:r w:rsidRPr="00F17E05">
        <w:t>The minimum requirements for various</w:t>
      </w:r>
      <w:r w:rsidR="0025766B">
        <w:t xml:space="preserve"> sensing tasks and</w:t>
      </w:r>
      <w:r w:rsidRPr="00F17E05">
        <w:t xml:space="preserve"> test environments are summarized in Table</w:t>
      </w:r>
      <w:r>
        <w:t> 7.16-1</w:t>
      </w:r>
      <w:r w:rsidRPr="00F17E05">
        <w:t>.</w:t>
      </w:r>
    </w:p>
    <w:p w14:paraId="394C7A43" w14:textId="77777777" w:rsidR="008842AE" w:rsidRPr="00F17E05" w:rsidRDefault="008842AE" w:rsidP="00697DA1">
      <w:pPr>
        <w:rPr>
          <w:lang w:eastAsia="zh-CN"/>
        </w:rPr>
      </w:pPr>
    </w:p>
    <w:p w14:paraId="2CFBF74C" w14:textId="7EA07DCC" w:rsidR="00697DA1" w:rsidRPr="00F17E05" w:rsidRDefault="006C3299" w:rsidP="008516CB">
      <w:pPr>
        <w:pStyle w:val="TH"/>
      </w:pPr>
      <w:r>
        <w:rPr>
          <w:lang w:eastAsia="ja-JP"/>
        </w:rPr>
        <w:t xml:space="preserve">Table 7.16-1: </w:t>
      </w:r>
      <w:r w:rsidR="00697DA1" w:rsidRPr="00F17E05">
        <w:rPr>
          <w:lang w:eastAsia="ja-JP"/>
        </w:rPr>
        <w:t xml:space="preserve">Sensing requirement (example </w:t>
      </w:r>
      <w:r w:rsidR="00697DA1">
        <w:rPr>
          <w:lang w:eastAsia="ja-JP"/>
        </w:rPr>
        <w:t>format</w:t>
      </w:r>
      <w:r w:rsidR="00697DA1" w:rsidRPr="00F17E05">
        <w:rPr>
          <w:lang w:eastAsia="ja-JP"/>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1"/>
        <w:gridCol w:w="1393"/>
        <w:gridCol w:w="1395"/>
        <w:gridCol w:w="934"/>
        <w:gridCol w:w="934"/>
        <w:gridCol w:w="934"/>
      </w:tblGrid>
      <w:tr w:rsidR="00697DA1" w:rsidRPr="00F17E05" w14:paraId="254F6A49" w14:textId="77777777" w:rsidTr="006126A6">
        <w:trPr>
          <w:trHeight w:val="42"/>
          <w:jc w:val="center"/>
        </w:trPr>
        <w:tc>
          <w:tcPr>
            <w:tcW w:w="2098" w:type="pct"/>
            <w:shd w:val="clear" w:color="auto" w:fill="auto"/>
          </w:tcPr>
          <w:p w14:paraId="594AEAA9" w14:textId="77777777" w:rsidR="00697DA1" w:rsidRPr="00697DA1" w:rsidRDefault="00697DA1" w:rsidP="006126A6">
            <w:pPr>
              <w:pStyle w:val="TAH"/>
            </w:pPr>
          </w:p>
        </w:tc>
        <w:tc>
          <w:tcPr>
            <w:tcW w:w="2902" w:type="pct"/>
            <w:gridSpan w:val="5"/>
            <w:shd w:val="clear" w:color="auto" w:fill="auto"/>
          </w:tcPr>
          <w:p w14:paraId="2A193D3F" w14:textId="77777777" w:rsidR="00697DA1" w:rsidRPr="00697DA1" w:rsidRDefault="00697DA1" w:rsidP="006126A6">
            <w:pPr>
              <w:pStyle w:val="TAH"/>
            </w:pPr>
            <w:r w:rsidRPr="00697DA1">
              <w:t>SENSING TASKS</w:t>
            </w:r>
          </w:p>
        </w:tc>
      </w:tr>
      <w:tr w:rsidR="00697DA1" w:rsidRPr="00F17E05" w14:paraId="0EDA7F01" w14:textId="77777777" w:rsidTr="006126A6">
        <w:trPr>
          <w:trHeight w:val="42"/>
          <w:jc w:val="center"/>
        </w:trPr>
        <w:tc>
          <w:tcPr>
            <w:tcW w:w="2098" w:type="pct"/>
            <w:vMerge w:val="restart"/>
            <w:shd w:val="clear" w:color="auto" w:fill="auto"/>
          </w:tcPr>
          <w:p w14:paraId="72AD4889" w14:textId="77777777" w:rsidR="00697DA1" w:rsidRPr="00697DA1" w:rsidRDefault="00697DA1" w:rsidP="006126A6">
            <w:pPr>
              <w:pStyle w:val="TAH"/>
              <w:rPr>
                <w:lang w:eastAsia="ja-JP"/>
              </w:rPr>
            </w:pPr>
            <w:r w:rsidRPr="00697DA1">
              <w:t>Test environment</w:t>
            </w:r>
          </w:p>
        </w:tc>
        <w:tc>
          <w:tcPr>
            <w:tcW w:w="1447" w:type="pct"/>
            <w:gridSpan w:val="2"/>
            <w:shd w:val="clear" w:color="auto" w:fill="auto"/>
          </w:tcPr>
          <w:p w14:paraId="7CC49DB0" w14:textId="77777777" w:rsidR="00697DA1" w:rsidRPr="00697DA1" w:rsidRDefault="00697DA1" w:rsidP="006126A6">
            <w:pPr>
              <w:pStyle w:val="TAH"/>
            </w:pPr>
            <w:r w:rsidRPr="00B7588E">
              <w:rPr>
                <w:lang w:eastAsia="zh-CN"/>
              </w:rPr>
              <w:t>Presence/absence detection</w:t>
            </w:r>
          </w:p>
        </w:tc>
        <w:tc>
          <w:tcPr>
            <w:tcW w:w="1455" w:type="pct"/>
            <w:gridSpan w:val="3"/>
            <w:shd w:val="clear" w:color="auto" w:fill="auto"/>
          </w:tcPr>
          <w:p w14:paraId="1DE254C3" w14:textId="0FD66B19" w:rsidR="00697DA1" w:rsidRPr="00697DA1" w:rsidRDefault="00697DA1" w:rsidP="006126A6">
            <w:pPr>
              <w:pStyle w:val="TAH"/>
            </w:pPr>
            <w:r w:rsidRPr="00697DA1">
              <w:t>[Sensing Task 2]</w:t>
            </w:r>
          </w:p>
        </w:tc>
      </w:tr>
      <w:tr w:rsidR="00697DA1" w:rsidRPr="00F17E05" w14:paraId="1AA5AAD0" w14:textId="77777777" w:rsidTr="006126A6">
        <w:trPr>
          <w:jc w:val="center"/>
        </w:trPr>
        <w:tc>
          <w:tcPr>
            <w:tcW w:w="2098" w:type="pct"/>
            <w:vMerge/>
            <w:shd w:val="clear" w:color="auto" w:fill="auto"/>
          </w:tcPr>
          <w:p w14:paraId="6F470BBF" w14:textId="77777777" w:rsidR="00697DA1" w:rsidRPr="00697DA1" w:rsidRDefault="00697DA1" w:rsidP="006126A6">
            <w:pPr>
              <w:pStyle w:val="Tabletext"/>
              <w:rPr>
                <w:lang w:eastAsia="ja-JP"/>
              </w:rPr>
            </w:pPr>
          </w:p>
        </w:tc>
        <w:tc>
          <w:tcPr>
            <w:tcW w:w="723" w:type="pct"/>
            <w:shd w:val="clear" w:color="auto" w:fill="auto"/>
          </w:tcPr>
          <w:p w14:paraId="139A9C0B" w14:textId="77777777" w:rsidR="00697DA1" w:rsidRPr="006126A6" w:rsidRDefault="00697DA1" w:rsidP="006126A6">
            <w:pPr>
              <w:pStyle w:val="TAC"/>
              <w:rPr>
                <w:rFonts w:ascii="Times New Roman" w:hAnsi="Times New Roman"/>
                <w:lang w:eastAsia="ja-JP"/>
              </w:rPr>
            </w:pPr>
            <w:r w:rsidRPr="00826B93">
              <w:rPr>
                <w:lang w:eastAsia="zh-CN"/>
              </w:rPr>
              <w:t>P</w:t>
            </w:r>
            <w:r w:rsidRPr="006126A6">
              <w:rPr>
                <w:vertAlign w:val="subscript"/>
                <w:lang w:eastAsia="zh-CN"/>
              </w:rPr>
              <w:t>D</w:t>
            </w:r>
          </w:p>
        </w:tc>
        <w:tc>
          <w:tcPr>
            <w:tcW w:w="724" w:type="pct"/>
            <w:shd w:val="clear" w:color="auto" w:fill="auto"/>
          </w:tcPr>
          <w:p w14:paraId="2D611D00" w14:textId="77777777" w:rsidR="00697DA1" w:rsidRPr="006126A6" w:rsidRDefault="00697DA1" w:rsidP="006126A6">
            <w:pPr>
              <w:pStyle w:val="TAC"/>
              <w:rPr>
                <w:rFonts w:ascii="Times New Roman" w:hAnsi="Times New Roman"/>
                <w:lang w:eastAsia="ja-JP"/>
              </w:rPr>
            </w:pPr>
            <w:r w:rsidRPr="00826B93">
              <w:rPr>
                <w:lang w:eastAsia="zh-CN"/>
              </w:rPr>
              <w:t>P</w:t>
            </w:r>
            <w:r w:rsidRPr="006126A6">
              <w:rPr>
                <w:vertAlign w:val="subscript"/>
                <w:lang w:eastAsia="zh-CN"/>
              </w:rPr>
              <w:t>FA</w:t>
            </w:r>
          </w:p>
        </w:tc>
        <w:tc>
          <w:tcPr>
            <w:tcW w:w="485" w:type="pct"/>
            <w:shd w:val="clear" w:color="auto" w:fill="auto"/>
          </w:tcPr>
          <w:p w14:paraId="01A25C06" w14:textId="77777777" w:rsidR="00697DA1" w:rsidRPr="006126A6" w:rsidRDefault="00697DA1" w:rsidP="006126A6">
            <w:pPr>
              <w:pStyle w:val="TAC"/>
              <w:rPr>
                <w:rFonts w:ascii="Times New Roman" w:hAnsi="Times New Roman"/>
                <w:lang w:eastAsia="ja-JP"/>
              </w:rPr>
            </w:pPr>
            <w:r w:rsidRPr="006126A6">
              <w:rPr>
                <w:rFonts w:ascii="Times New Roman" w:hAnsi="Times New Roman"/>
                <w:lang w:eastAsia="ja-JP"/>
              </w:rPr>
              <w:t>Req 1</w:t>
            </w:r>
          </w:p>
        </w:tc>
        <w:tc>
          <w:tcPr>
            <w:tcW w:w="485" w:type="pct"/>
            <w:shd w:val="clear" w:color="auto" w:fill="auto"/>
          </w:tcPr>
          <w:p w14:paraId="4CB10F8C" w14:textId="77777777" w:rsidR="00697DA1" w:rsidRPr="006126A6" w:rsidRDefault="00697DA1" w:rsidP="006126A6">
            <w:pPr>
              <w:pStyle w:val="TAC"/>
              <w:rPr>
                <w:rFonts w:ascii="Times New Roman" w:hAnsi="Times New Roman"/>
                <w:lang w:eastAsia="ja-JP"/>
              </w:rPr>
            </w:pPr>
            <w:r w:rsidRPr="006126A6">
              <w:rPr>
                <w:rFonts w:ascii="Times New Roman" w:hAnsi="Times New Roman"/>
                <w:lang w:eastAsia="ja-JP"/>
              </w:rPr>
              <w:t>Req 2</w:t>
            </w:r>
          </w:p>
        </w:tc>
        <w:tc>
          <w:tcPr>
            <w:tcW w:w="485" w:type="pct"/>
            <w:shd w:val="clear" w:color="auto" w:fill="auto"/>
          </w:tcPr>
          <w:p w14:paraId="3FAE3EA2" w14:textId="77777777" w:rsidR="00697DA1" w:rsidRPr="006126A6" w:rsidRDefault="00697DA1" w:rsidP="006126A6">
            <w:pPr>
              <w:pStyle w:val="TAC"/>
              <w:rPr>
                <w:rFonts w:ascii="Times New Roman" w:hAnsi="Times New Roman"/>
                <w:lang w:eastAsia="ja-JP"/>
              </w:rPr>
            </w:pPr>
            <w:r w:rsidRPr="006126A6">
              <w:rPr>
                <w:rFonts w:ascii="Times New Roman" w:hAnsi="Times New Roman"/>
                <w:lang w:eastAsia="ja-JP"/>
              </w:rPr>
              <w:t>Req 3</w:t>
            </w:r>
          </w:p>
        </w:tc>
      </w:tr>
      <w:tr w:rsidR="00697DA1" w:rsidRPr="00F17E05" w14:paraId="79D59FB1" w14:textId="77777777" w:rsidTr="006126A6">
        <w:trPr>
          <w:jc w:val="center"/>
        </w:trPr>
        <w:tc>
          <w:tcPr>
            <w:tcW w:w="2098" w:type="pct"/>
            <w:shd w:val="clear" w:color="auto" w:fill="auto"/>
          </w:tcPr>
          <w:p w14:paraId="6096BEDC" w14:textId="77777777" w:rsidR="00697DA1" w:rsidRPr="00697DA1" w:rsidRDefault="00697DA1" w:rsidP="006126A6">
            <w:pPr>
              <w:pStyle w:val="TAL"/>
              <w:rPr>
                <w:lang w:eastAsia="ja-JP"/>
              </w:rPr>
            </w:pPr>
            <w:r w:rsidRPr="00697DA1">
              <w:rPr>
                <w:lang w:eastAsia="ja-JP"/>
              </w:rPr>
              <w:t>[Urban macro – ISAC @ Ground level]</w:t>
            </w:r>
          </w:p>
        </w:tc>
        <w:tc>
          <w:tcPr>
            <w:tcW w:w="723" w:type="pct"/>
            <w:shd w:val="clear" w:color="auto" w:fill="auto"/>
          </w:tcPr>
          <w:p w14:paraId="1224DAD6" w14:textId="77777777" w:rsidR="00697DA1" w:rsidRPr="006126A6" w:rsidRDefault="00697DA1" w:rsidP="006126A6">
            <w:pPr>
              <w:pStyle w:val="TAC"/>
              <w:rPr>
                <w:rFonts w:ascii="Times New Roman" w:hAnsi="Times New Roman"/>
                <w:lang w:eastAsia="ja-JP"/>
              </w:rPr>
            </w:pPr>
            <w:r>
              <w:rPr>
                <w:lang w:eastAsia="zh-CN"/>
              </w:rPr>
              <w:t>TBD</w:t>
            </w:r>
            <w:r w:rsidRPr="006126A6">
              <w:rPr>
                <w:vertAlign w:val="superscript"/>
                <w:lang w:eastAsia="zh-CN"/>
              </w:rPr>
              <w:t>1</w:t>
            </w:r>
          </w:p>
        </w:tc>
        <w:tc>
          <w:tcPr>
            <w:tcW w:w="724" w:type="pct"/>
            <w:shd w:val="clear" w:color="auto" w:fill="auto"/>
          </w:tcPr>
          <w:p w14:paraId="2AEC0036" w14:textId="77777777" w:rsidR="00697DA1" w:rsidRPr="006126A6" w:rsidRDefault="00697DA1" w:rsidP="006126A6">
            <w:pPr>
              <w:pStyle w:val="TAC"/>
              <w:rPr>
                <w:rFonts w:ascii="Times New Roman" w:hAnsi="Times New Roman"/>
                <w:lang w:eastAsia="ja-JP"/>
              </w:rPr>
            </w:pPr>
            <w:r>
              <w:rPr>
                <w:lang w:eastAsia="zh-CN"/>
              </w:rPr>
              <w:t>TBD</w:t>
            </w:r>
            <w:r w:rsidRPr="006126A6">
              <w:rPr>
                <w:vertAlign w:val="superscript"/>
                <w:lang w:eastAsia="zh-CN"/>
              </w:rPr>
              <w:t>1</w:t>
            </w:r>
          </w:p>
        </w:tc>
        <w:tc>
          <w:tcPr>
            <w:tcW w:w="485" w:type="pct"/>
            <w:shd w:val="clear" w:color="auto" w:fill="auto"/>
          </w:tcPr>
          <w:p w14:paraId="3AD0E17F" w14:textId="77777777" w:rsidR="00697DA1" w:rsidRPr="006126A6" w:rsidRDefault="00697DA1" w:rsidP="006126A6">
            <w:pPr>
              <w:pStyle w:val="TAC"/>
              <w:rPr>
                <w:rFonts w:ascii="Times New Roman" w:hAnsi="Times New Roman"/>
                <w:lang w:eastAsia="ja-JP"/>
              </w:rPr>
            </w:pPr>
            <w:r w:rsidRPr="006126A6">
              <w:rPr>
                <w:b/>
                <w:bCs/>
                <w:lang w:eastAsia="zh-CN"/>
              </w:rPr>
              <w:t>[</w:t>
            </w:r>
            <w:r>
              <w:rPr>
                <w:lang w:eastAsia="zh-CN"/>
              </w:rPr>
              <w:t>TBD]</w:t>
            </w:r>
          </w:p>
        </w:tc>
        <w:tc>
          <w:tcPr>
            <w:tcW w:w="485" w:type="pct"/>
            <w:shd w:val="clear" w:color="auto" w:fill="auto"/>
          </w:tcPr>
          <w:p w14:paraId="7A67A2B8" w14:textId="77777777" w:rsidR="00697DA1" w:rsidRPr="006126A6" w:rsidRDefault="00697DA1" w:rsidP="006126A6">
            <w:pPr>
              <w:pStyle w:val="TAC"/>
              <w:rPr>
                <w:rFonts w:ascii="Times New Roman" w:hAnsi="Times New Roman"/>
                <w:lang w:eastAsia="ja-JP"/>
              </w:rPr>
            </w:pPr>
            <w:r w:rsidRPr="006126A6">
              <w:rPr>
                <w:b/>
                <w:bCs/>
                <w:lang w:eastAsia="zh-CN"/>
              </w:rPr>
              <w:t>[</w:t>
            </w:r>
            <w:r>
              <w:rPr>
                <w:lang w:eastAsia="zh-CN"/>
              </w:rPr>
              <w:t>TBD]</w:t>
            </w:r>
          </w:p>
        </w:tc>
        <w:tc>
          <w:tcPr>
            <w:tcW w:w="485" w:type="pct"/>
            <w:shd w:val="clear" w:color="auto" w:fill="auto"/>
          </w:tcPr>
          <w:p w14:paraId="74DA6806" w14:textId="77777777" w:rsidR="00697DA1" w:rsidRPr="006126A6" w:rsidRDefault="00697DA1" w:rsidP="006126A6">
            <w:pPr>
              <w:pStyle w:val="TAC"/>
              <w:rPr>
                <w:rFonts w:ascii="Times New Roman" w:hAnsi="Times New Roman"/>
                <w:lang w:eastAsia="ja-JP"/>
              </w:rPr>
            </w:pPr>
            <w:r w:rsidRPr="006126A6">
              <w:rPr>
                <w:b/>
                <w:bCs/>
                <w:lang w:eastAsia="zh-CN"/>
              </w:rPr>
              <w:t>[</w:t>
            </w:r>
            <w:r>
              <w:rPr>
                <w:lang w:eastAsia="zh-CN"/>
              </w:rPr>
              <w:t>TBD]</w:t>
            </w:r>
          </w:p>
        </w:tc>
      </w:tr>
      <w:tr w:rsidR="00697DA1" w:rsidRPr="00F17E05" w14:paraId="77C25793" w14:textId="77777777" w:rsidTr="006126A6">
        <w:trPr>
          <w:jc w:val="center"/>
        </w:trPr>
        <w:tc>
          <w:tcPr>
            <w:tcW w:w="2098" w:type="pct"/>
            <w:shd w:val="clear" w:color="auto" w:fill="auto"/>
          </w:tcPr>
          <w:p w14:paraId="135C50B3" w14:textId="77777777" w:rsidR="00697DA1" w:rsidRPr="00697DA1" w:rsidRDefault="00697DA1" w:rsidP="006126A6">
            <w:pPr>
              <w:pStyle w:val="TAL"/>
              <w:rPr>
                <w:lang w:eastAsia="ja-JP"/>
              </w:rPr>
            </w:pPr>
            <w:r w:rsidRPr="00697DA1">
              <w:rPr>
                <w:lang w:eastAsia="ja-JP"/>
              </w:rPr>
              <w:t>[Urban macro – ISAC @ Aerial vehicles]</w:t>
            </w:r>
          </w:p>
        </w:tc>
        <w:tc>
          <w:tcPr>
            <w:tcW w:w="723" w:type="pct"/>
            <w:shd w:val="clear" w:color="auto" w:fill="auto"/>
          </w:tcPr>
          <w:p w14:paraId="57909F32" w14:textId="77777777" w:rsidR="00697DA1" w:rsidRPr="006126A6" w:rsidRDefault="00697DA1" w:rsidP="006126A6">
            <w:pPr>
              <w:pStyle w:val="TAC"/>
              <w:rPr>
                <w:rFonts w:ascii="Times New Roman" w:hAnsi="Times New Roman"/>
                <w:lang w:eastAsia="ja-JP"/>
              </w:rPr>
            </w:pPr>
            <w:r>
              <w:rPr>
                <w:lang w:eastAsia="zh-CN"/>
              </w:rPr>
              <w:t>TBD</w:t>
            </w:r>
            <w:r w:rsidRPr="006126A6">
              <w:rPr>
                <w:vertAlign w:val="superscript"/>
                <w:lang w:eastAsia="zh-CN"/>
              </w:rPr>
              <w:t>2</w:t>
            </w:r>
          </w:p>
        </w:tc>
        <w:tc>
          <w:tcPr>
            <w:tcW w:w="724" w:type="pct"/>
            <w:shd w:val="clear" w:color="auto" w:fill="auto"/>
          </w:tcPr>
          <w:p w14:paraId="62381588" w14:textId="77777777" w:rsidR="00697DA1" w:rsidRPr="006126A6" w:rsidRDefault="00697DA1" w:rsidP="006126A6">
            <w:pPr>
              <w:pStyle w:val="TAC"/>
              <w:rPr>
                <w:rFonts w:ascii="Times New Roman" w:hAnsi="Times New Roman"/>
                <w:lang w:eastAsia="ja-JP"/>
              </w:rPr>
            </w:pPr>
            <w:r>
              <w:rPr>
                <w:lang w:eastAsia="zh-CN"/>
              </w:rPr>
              <w:t>TBD</w:t>
            </w:r>
            <w:r w:rsidRPr="006126A6">
              <w:rPr>
                <w:vertAlign w:val="superscript"/>
                <w:lang w:eastAsia="zh-CN"/>
              </w:rPr>
              <w:t>2</w:t>
            </w:r>
          </w:p>
        </w:tc>
        <w:tc>
          <w:tcPr>
            <w:tcW w:w="485" w:type="pct"/>
            <w:shd w:val="clear" w:color="auto" w:fill="auto"/>
          </w:tcPr>
          <w:p w14:paraId="1C9EF07A" w14:textId="77777777" w:rsidR="00697DA1" w:rsidRPr="006126A6" w:rsidRDefault="00697DA1" w:rsidP="006126A6">
            <w:pPr>
              <w:pStyle w:val="TAC"/>
              <w:rPr>
                <w:rFonts w:ascii="Times New Roman" w:hAnsi="Times New Roman"/>
                <w:lang w:eastAsia="ja-JP"/>
              </w:rPr>
            </w:pPr>
            <w:r w:rsidRPr="006126A6">
              <w:rPr>
                <w:b/>
                <w:bCs/>
                <w:lang w:eastAsia="zh-CN"/>
              </w:rPr>
              <w:t>[</w:t>
            </w:r>
            <w:r>
              <w:rPr>
                <w:lang w:eastAsia="zh-CN"/>
              </w:rPr>
              <w:t>TBD]</w:t>
            </w:r>
          </w:p>
        </w:tc>
        <w:tc>
          <w:tcPr>
            <w:tcW w:w="485" w:type="pct"/>
            <w:shd w:val="clear" w:color="auto" w:fill="auto"/>
          </w:tcPr>
          <w:p w14:paraId="187C4BA5" w14:textId="77777777" w:rsidR="00697DA1" w:rsidRPr="006126A6" w:rsidRDefault="00697DA1" w:rsidP="006126A6">
            <w:pPr>
              <w:pStyle w:val="TAC"/>
              <w:rPr>
                <w:rFonts w:ascii="Times New Roman" w:hAnsi="Times New Roman"/>
                <w:lang w:eastAsia="ja-JP"/>
              </w:rPr>
            </w:pPr>
            <w:r w:rsidRPr="006126A6">
              <w:rPr>
                <w:b/>
                <w:bCs/>
                <w:lang w:eastAsia="zh-CN"/>
              </w:rPr>
              <w:t>[</w:t>
            </w:r>
            <w:r>
              <w:rPr>
                <w:lang w:eastAsia="zh-CN"/>
              </w:rPr>
              <w:t>TBD]</w:t>
            </w:r>
          </w:p>
        </w:tc>
        <w:tc>
          <w:tcPr>
            <w:tcW w:w="485" w:type="pct"/>
            <w:shd w:val="clear" w:color="auto" w:fill="auto"/>
          </w:tcPr>
          <w:p w14:paraId="736EABD1" w14:textId="77777777" w:rsidR="00697DA1" w:rsidRPr="006126A6" w:rsidRDefault="00697DA1" w:rsidP="006126A6">
            <w:pPr>
              <w:pStyle w:val="TAC"/>
              <w:rPr>
                <w:rFonts w:ascii="Times New Roman" w:hAnsi="Times New Roman"/>
                <w:lang w:eastAsia="ja-JP"/>
              </w:rPr>
            </w:pPr>
            <w:r w:rsidRPr="006126A6">
              <w:rPr>
                <w:b/>
                <w:bCs/>
                <w:lang w:eastAsia="zh-CN"/>
              </w:rPr>
              <w:t>[</w:t>
            </w:r>
            <w:r>
              <w:rPr>
                <w:lang w:eastAsia="zh-CN"/>
              </w:rPr>
              <w:t>TBD]</w:t>
            </w:r>
          </w:p>
        </w:tc>
      </w:tr>
      <w:tr w:rsidR="00A3400A" w:rsidRPr="00F17E05" w14:paraId="3DBA54B6" w14:textId="77777777" w:rsidTr="006126A6">
        <w:trPr>
          <w:jc w:val="center"/>
        </w:trPr>
        <w:tc>
          <w:tcPr>
            <w:tcW w:w="2098" w:type="pct"/>
            <w:shd w:val="clear" w:color="auto" w:fill="auto"/>
          </w:tcPr>
          <w:p w14:paraId="60150C4E" w14:textId="516C20F7" w:rsidR="00A3400A" w:rsidRPr="00697DA1" w:rsidRDefault="00A3400A" w:rsidP="00A3400A">
            <w:pPr>
              <w:pStyle w:val="TAL"/>
              <w:rPr>
                <w:lang w:eastAsia="ja-JP"/>
              </w:rPr>
            </w:pPr>
            <w:r w:rsidRPr="00697DA1">
              <w:rPr>
                <w:lang w:eastAsia="ja-JP"/>
              </w:rPr>
              <w:t>[</w:t>
            </w:r>
            <w:r>
              <w:rPr>
                <w:lang w:eastAsia="ja-JP"/>
              </w:rPr>
              <w:t>Rural</w:t>
            </w:r>
            <w:r w:rsidRPr="00697DA1">
              <w:rPr>
                <w:lang w:eastAsia="ja-JP"/>
              </w:rPr>
              <w:t xml:space="preserve"> – ISAC @ Ground level]</w:t>
            </w:r>
          </w:p>
        </w:tc>
        <w:tc>
          <w:tcPr>
            <w:tcW w:w="723" w:type="pct"/>
            <w:shd w:val="clear" w:color="auto" w:fill="auto"/>
          </w:tcPr>
          <w:p w14:paraId="228603C6" w14:textId="5B77541F" w:rsidR="00A3400A" w:rsidRDefault="00A3400A" w:rsidP="00A3400A">
            <w:pPr>
              <w:pStyle w:val="TAC"/>
              <w:rPr>
                <w:lang w:eastAsia="zh-CN"/>
              </w:rPr>
            </w:pPr>
            <w:r>
              <w:rPr>
                <w:lang w:eastAsia="zh-CN"/>
              </w:rPr>
              <w:t>TBD</w:t>
            </w:r>
            <w:r w:rsidRPr="006126A6">
              <w:rPr>
                <w:vertAlign w:val="superscript"/>
                <w:lang w:eastAsia="zh-CN"/>
              </w:rPr>
              <w:t>1</w:t>
            </w:r>
          </w:p>
        </w:tc>
        <w:tc>
          <w:tcPr>
            <w:tcW w:w="724" w:type="pct"/>
            <w:shd w:val="clear" w:color="auto" w:fill="auto"/>
          </w:tcPr>
          <w:p w14:paraId="0A4B8AF0" w14:textId="0BE31BD5" w:rsidR="00A3400A" w:rsidRDefault="00A3400A" w:rsidP="00A3400A">
            <w:pPr>
              <w:pStyle w:val="TAC"/>
              <w:rPr>
                <w:lang w:eastAsia="zh-CN"/>
              </w:rPr>
            </w:pPr>
            <w:r>
              <w:rPr>
                <w:lang w:eastAsia="zh-CN"/>
              </w:rPr>
              <w:t>TBD</w:t>
            </w:r>
            <w:r w:rsidRPr="006126A6">
              <w:rPr>
                <w:vertAlign w:val="superscript"/>
                <w:lang w:eastAsia="zh-CN"/>
              </w:rPr>
              <w:t>1</w:t>
            </w:r>
          </w:p>
        </w:tc>
        <w:tc>
          <w:tcPr>
            <w:tcW w:w="485" w:type="pct"/>
            <w:shd w:val="clear" w:color="auto" w:fill="auto"/>
          </w:tcPr>
          <w:p w14:paraId="0F1DE205" w14:textId="22AF6371" w:rsidR="00A3400A" w:rsidRPr="006126A6" w:rsidRDefault="00A3400A" w:rsidP="00A3400A">
            <w:pPr>
              <w:pStyle w:val="TAC"/>
              <w:rPr>
                <w:b/>
                <w:bCs/>
                <w:lang w:eastAsia="zh-CN"/>
              </w:rPr>
            </w:pPr>
            <w:r w:rsidRPr="006126A6">
              <w:rPr>
                <w:b/>
                <w:bCs/>
                <w:lang w:eastAsia="zh-CN"/>
              </w:rPr>
              <w:t>[</w:t>
            </w:r>
            <w:r>
              <w:rPr>
                <w:lang w:eastAsia="zh-CN"/>
              </w:rPr>
              <w:t>TBD]</w:t>
            </w:r>
          </w:p>
        </w:tc>
        <w:tc>
          <w:tcPr>
            <w:tcW w:w="485" w:type="pct"/>
            <w:shd w:val="clear" w:color="auto" w:fill="auto"/>
          </w:tcPr>
          <w:p w14:paraId="0874A293" w14:textId="3D86AE35" w:rsidR="00A3400A" w:rsidRPr="006126A6" w:rsidRDefault="00A3400A" w:rsidP="00A3400A">
            <w:pPr>
              <w:pStyle w:val="TAC"/>
              <w:rPr>
                <w:b/>
                <w:bCs/>
                <w:lang w:eastAsia="zh-CN"/>
              </w:rPr>
            </w:pPr>
            <w:r w:rsidRPr="006126A6">
              <w:rPr>
                <w:b/>
                <w:bCs/>
                <w:lang w:eastAsia="zh-CN"/>
              </w:rPr>
              <w:t>[</w:t>
            </w:r>
            <w:r>
              <w:rPr>
                <w:lang w:eastAsia="zh-CN"/>
              </w:rPr>
              <w:t>TBD]</w:t>
            </w:r>
          </w:p>
        </w:tc>
        <w:tc>
          <w:tcPr>
            <w:tcW w:w="485" w:type="pct"/>
            <w:shd w:val="clear" w:color="auto" w:fill="auto"/>
          </w:tcPr>
          <w:p w14:paraId="7D8DA330" w14:textId="72D5FE05" w:rsidR="00A3400A" w:rsidRPr="006126A6" w:rsidRDefault="00A3400A" w:rsidP="00A3400A">
            <w:pPr>
              <w:pStyle w:val="TAC"/>
              <w:rPr>
                <w:b/>
                <w:bCs/>
                <w:lang w:eastAsia="zh-CN"/>
              </w:rPr>
            </w:pPr>
            <w:r w:rsidRPr="006126A6">
              <w:rPr>
                <w:b/>
                <w:bCs/>
                <w:lang w:eastAsia="zh-CN"/>
              </w:rPr>
              <w:t>[</w:t>
            </w:r>
            <w:r>
              <w:rPr>
                <w:lang w:eastAsia="zh-CN"/>
              </w:rPr>
              <w:t>TBD]</w:t>
            </w:r>
          </w:p>
        </w:tc>
      </w:tr>
      <w:tr w:rsidR="00A3400A" w:rsidRPr="00F17E05" w14:paraId="6C334B9D" w14:textId="77777777" w:rsidTr="006126A6">
        <w:trPr>
          <w:jc w:val="center"/>
        </w:trPr>
        <w:tc>
          <w:tcPr>
            <w:tcW w:w="2098" w:type="pct"/>
            <w:shd w:val="clear" w:color="auto" w:fill="auto"/>
          </w:tcPr>
          <w:p w14:paraId="49394724" w14:textId="0DCC820E" w:rsidR="00A3400A" w:rsidRPr="00697DA1" w:rsidRDefault="00A3400A" w:rsidP="00A3400A">
            <w:pPr>
              <w:pStyle w:val="TAL"/>
              <w:rPr>
                <w:lang w:eastAsia="ja-JP"/>
              </w:rPr>
            </w:pPr>
            <w:r w:rsidRPr="00697DA1">
              <w:rPr>
                <w:lang w:eastAsia="ja-JP"/>
              </w:rPr>
              <w:t>[</w:t>
            </w:r>
            <w:r>
              <w:rPr>
                <w:lang w:eastAsia="ja-JP"/>
              </w:rPr>
              <w:t>Rural</w:t>
            </w:r>
            <w:r w:rsidRPr="00697DA1">
              <w:rPr>
                <w:lang w:eastAsia="ja-JP"/>
              </w:rPr>
              <w:t xml:space="preserve"> – ISAC @ Aerial vehicles]</w:t>
            </w:r>
          </w:p>
        </w:tc>
        <w:tc>
          <w:tcPr>
            <w:tcW w:w="723" w:type="pct"/>
            <w:shd w:val="clear" w:color="auto" w:fill="auto"/>
          </w:tcPr>
          <w:p w14:paraId="356B12AF" w14:textId="167EECB2" w:rsidR="00A3400A" w:rsidRDefault="00A3400A" w:rsidP="00A3400A">
            <w:pPr>
              <w:pStyle w:val="TAC"/>
              <w:rPr>
                <w:lang w:eastAsia="zh-CN"/>
              </w:rPr>
            </w:pPr>
            <w:r>
              <w:rPr>
                <w:lang w:eastAsia="zh-CN"/>
              </w:rPr>
              <w:t>TBD</w:t>
            </w:r>
            <w:r w:rsidRPr="006126A6">
              <w:rPr>
                <w:vertAlign w:val="superscript"/>
                <w:lang w:eastAsia="zh-CN"/>
              </w:rPr>
              <w:t>2</w:t>
            </w:r>
          </w:p>
        </w:tc>
        <w:tc>
          <w:tcPr>
            <w:tcW w:w="724" w:type="pct"/>
            <w:shd w:val="clear" w:color="auto" w:fill="auto"/>
          </w:tcPr>
          <w:p w14:paraId="67B89EE9" w14:textId="1E4B2B47" w:rsidR="00A3400A" w:rsidRDefault="00A3400A" w:rsidP="00A3400A">
            <w:pPr>
              <w:pStyle w:val="TAC"/>
              <w:rPr>
                <w:lang w:eastAsia="zh-CN"/>
              </w:rPr>
            </w:pPr>
            <w:r>
              <w:rPr>
                <w:lang w:eastAsia="zh-CN"/>
              </w:rPr>
              <w:t>TBD</w:t>
            </w:r>
            <w:r w:rsidRPr="006126A6">
              <w:rPr>
                <w:vertAlign w:val="superscript"/>
                <w:lang w:eastAsia="zh-CN"/>
              </w:rPr>
              <w:t>2</w:t>
            </w:r>
          </w:p>
        </w:tc>
        <w:tc>
          <w:tcPr>
            <w:tcW w:w="485" w:type="pct"/>
            <w:shd w:val="clear" w:color="auto" w:fill="auto"/>
          </w:tcPr>
          <w:p w14:paraId="30B53A98" w14:textId="44C808A0" w:rsidR="00A3400A" w:rsidRPr="006126A6" w:rsidRDefault="00A3400A" w:rsidP="00A3400A">
            <w:pPr>
              <w:pStyle w:val="TAC"/>
              <w:rPr>
                <w:b/>
                <w:bCs/>
                <w:lang w:eastAsia="zh-CN"/>
              </w:rPr>
            </w:pPr>
            <w:r w:rsidRPr="006126A6">
              <w:rPr>
                <w:b/>
                <w:bCs/>
                <w:lang w:eastAsia="zh-CN"/>
              </w:rPr>
              <w:t>[</w:t>
            </w:r>
            <w:r>
              <w:rPr>
                <w:lang w:eastAsia="zh-CN"/>
              </w:rPr>
              <w:t>TBD]</w:t>
            </w:r>
          </w:p>
        </w:tc>
        <w:tc>
          <w:tcPr>
            <w:tcW w:w="485" w:type="pct"/>
            <w:shd w:val="clear" w:color="auto" w:fill="auto"/>
          </w:tcPr>
          <w:p w14:paraId="3395ACEA" w14:textId="48FFC70E" w:rsidR="00A3400A" w:rsidRPr="006126A6" w:rsidRDefault="00A3400A" w:rsidP="00A3400A">
            <w:pPr>
              <w:pStyle w:val="TAC"/>
              <w:rPr>
                <w:b/>
                <w:bCs/>
                <w:lang w:eastAsia="zh-CN"/>
              </w:rPr>
            </w:pPr>
            <w:r w:rsidRPr="006126A6">
              <w:rPr>
                <w:b/>
                <w:bCs/>
                <w:lang w:eastAsia="zh-CN"/>
              </w:rPr>
              <w:t>[</w:t>
            </w:r>
            <w:r>
              <w:rPr>
                <w:lang w:eastAsia="zh-CN"/>
              </w:rPr>
              <w:t>TBD]</w:t>
            </w:r>
          </w:p>
        </w:tc>
        <w:tc>
          <w:tcPr>
            <w:tcW w:w="485" w:type="pct"/>
            <w:shd w:val="clear" w:color="auto" w:fill="auto"/>
          </w:tcPr>
          <w:p w14:paraId="101762BB" w14:textId="17843144" w:rsidR="00A3400A" w:rsidRPr="006126A6" w:rsidRDefault="00A3400A" w:rsidP="00A3400A">
            <w:pPr>
              <w:pStyle w:val="TAC"/>
              <w:rPr>
                <w:b/>
                <w:bCs/>
                <w:lang w:eastAsia="zh-CN"/>
              </w:rPr>
            </w:pPr>
            <w:r w:rsidRPr="006126A6">
              <w:rPr>
                <w:b/>
                <w:bCs/>
                <w:lang w:eastAsia="zh-CN"/>
              </w:rPr>
              <w:t>[</w:t>
            </w:r>
            <w:r>
              <w:rPr>
                <w:lang w:eastAsia="zh-CN"/>
              </w:rPr>
              <w:t>TBD]</w:t>
            </w:r>
          </w:p>
        </w:tc>
      </w:tr>
      <w:tr w:rsidR="00697DA1" w:rsidRPr="00F17E05" w14:paraId="577717D4" w14:textId="77777777" w:rsidTr="006126A6">
        <w:trPr>
          <w:jc w:val="center"/>
        </w:trPr>
        <w:tc>
          <w:tcPr>
            <w:tcW w:w="5000" w:type="pct"/>
            <w:gridSpan w:val="6"/>
            <w:tcBorders>
              <w:bottom w:val="single" w:sz="4" w:space="0" w:color="auto"/>
            </w:tcBorders>
            <w:shd w:val="clear" w:color="auto" w:fill="auto"/>
          </w:tcPr>
          <w:p w14:paraId="75A69CE8" w14:textId="77777777" w:rsidR="00697DA1" w:rsidRDefault="00697DA1" w:rsidP="006126A6">
            <w:pPr>
              <w:pStyle w:val="TAN"/>
              <w:rPr>
                <w:lang w:eastAsia="zh-CN"/>
              </w:rPr>
            </w:pPr>
            <w:r>
              <w:rPr>
                <w:lang w:eastAsia="zh-CN"/>
              </w:rPr>
              <w:t xml:space="preserve">NOTE 1: Applicable for </w:t>
            </w:r>
            <w:r w:rsidRPr="004E26C9">
              <w:rPr>
                <w:lang w:eastAsia="zh-CN"/>
              </w:rPr>
              <w:t>ground-level objects</w:t>
            </w:r>
            <w:r>
              <w:rPr>
                <w:lang w:eastAsia="zh-CN"/>
              </w:rPr>
              <w:t>.</w:t>
            </w:r>
          </w:p>
          <w:p w14:paraId="13DE6FE3" w14:textId="77777777" w:rsidR="00697DA1" w:rsidRPr="006126A6" w:rsidRDefault="00697DA1" w:rsidP="006126A6">
            <w:pPr>
              <w:pStyle w:val="TAN"/>
              <w:rPr>
                <w:rFonts w:ascii="Times New Roman" w:hAnsi="Times New Roman"/>
                <w:lang w:eastAsia="ja-JP"/>
              </w:rPr>
            </w:pPr>
            <w:r>
              <w:rPr>
                <w:lang w:eastAsia="zh-CN"/>
              </w:rPr>
              <w:t xml:space="preserve">NOTE 2: Applicable for </w:t>
            </w:r>
            <w:r w:rsidRPr="006A2D34">
              <w:rPr>
                <w:lang w:eastAsia="zh-CN"/>
              </w:rPr>
              <w:t>low-altitude aerial vehicles</w:t>
            </w:r>
            <w:r>
              <w:rPr>
                <w:lang w:eastAsia="zh-CN"/>
              </w:rPr>
              <w:t>.</w:t>
            </w:r>
          </w:p>
        </w:tc>
      </w:tr>
    </w:tbl>
    <w:p w14:paraId="0ED9FAFB" w14:textId="77777777" w:rsidR="00786A3A" w:rsidRDefault="00786A3A" w:rsidP="00786A3A"/>
    <w:p w14:paraId="5B7E364A" w14:textId="77777777" w:rsidR="00786A3A" w:rsidRDefault="00786A3A" w:rsidP="00697DA1">
      <w:pPr>
        <w:pStyle w:val="Heading2"/>
      </w:pPr>
      <w:r>
        <w:t>7.1</w:t>
      </w:r>
      <w:r w:rsidR="001E1D70">
        <w:t>7</w:t>
      </w:r>
      <w:r>
        <w:tab/>
        <w:t>Energy efficiency</w:t>
      </w:r>
    </w:p>
    <w:p w14:paraId="13F59D30" w14:textId="204FE11F" w:rsidR="000A2078" w:rsidRPr="00F17E05" w:rsidRDefault="000A2078" w:rsidP="000A2078">
      <w:r w:rsidRPr="00F17E05">
        <w:t xml:space="preserve">Network energy efficiency is the capability to minimize the radio access network energy consumption in relation to the traffic capacity provided. Device energy efficiency is the capability to minimize the power consumed by the device modem in relation to the traffic characteristics. </w:t>
      </w:r>
    </w:p>
    <w:p w14:paraId="509BE7EB" w14:textId="77777777" w:rsidR="000A2078" w:rsidRPr="00F17E05" w:rsidRDefault="000A2078" w:rsidP="000A2078">
      <w:pPr>
        <w:rPr>
          <w:szCs w:val="18"/>
        </w:rPr>
      </w:pPr>
      <w:r w:rsidRPr="00F17E05">
        <w:rPr>
          <w:szCs w:val="18"/>
        </w:rPr>
        <w:t xml:space="preserve">Energy efficiency </w:t>
      </w:r>
      <w:r w:rsidRPr="00F17E05">
        <w:t xml:space="preserve">of the network and the device can </w:t>
      </w:r>
      <w:r w:rsidRPr="00F17E05">
        <w:rPr>
          <w:szCs w:val="18"/>
        </w:rPr>
        <w:t>relate to the support for</w:t>
      </w:r>
      <w:r w:rsidRPr="00F17E05">
        <w:t xml:space="preserve"> the following two aspects</w:t>
      </w:r>
      <w:r w:rsidRPr="00F17E05">
        <w:rPr>
          <w:szCs w:val="18"/>
        </w:rPr>
        <w:t>:</w:t>
      </w:r>
    </w:p>
    <w:p w14:paraId="081D0608" w14:textId="337C15BD" w:rsidR="000A2078" w:rsidRPr="00F17E05" w:rsidRDefault="000A2078" w:rsidP="008516CB">
      <w:pPr>
        <w:pStyle w:val="B1"/>
        <w:rPr>
          <w:szCs w:val="18"/>
        </w:rPr>
      </w:pPr>
      <w:r w:rsidRPr="00F17E05">
        <w:t>a)</w:t>
      </w:r>
      <w:r w:rsidR="0038467E">
        <w:tab/>
      </w:r>
      <w:r w:rsidRPr="00F17E05">
        <w:t xml:space="preserve">Efficient data transmission in a loaded </w:t>
      </w:r>
      <w:proofErr w:type="gramStart"/>
      <w:r w:rsidRPr="00F17E05">
        <w:t>case;</w:t>
      </w:r>
      <w:proofErr w:type="gramEnd"/>
    </w:p>
    <w:p w14:paraId="5C7D0459" w14:textId="3A5AC555" w:rsidR="000A2078" w:rsidRPr="00F17E05" w:rsidRDefault="000A2078" w:rsidP="008516CB">
      <w:pPr>
        <w:pStyle w:val="B1"/>
        <w:rPr>
          <w:szCs w:val="18"/>
        </w:rPr>
      </w:pPr>
      <w:r w:rsidRPr="00F17E05">
        <w:t>b)</w:t>
      </w:r>
      <w:r w:rsidR="0038467E">
        <w:tab/>
      </w:r>
      <w:r w:rsidRPr="00F17E05">
        <w:t>Low energy consumption when there is no data.</w:t>
      </w:r>
    </w:p>
    <w:p w14:paraId="431CA0F3" w14:textId="77777777" w:rsidR="000A2078" w:rsidRPr="00F17E05" w:rsidRDefault="000A2078" w:rsidP="000A2078">
      <w:r w:rsidRPr="00F17E05">
        <w:t xml:space="preserve">Efficient data transmission in a loaded case is demonstrated by the </w:t>
      </w:r>
      <w:r>
        <w:t>A</w:t>
      </w:r>
      <w:r w:rsidRPr="00F17E05">
        <w:t>verage spectral efficiency (see </w:t>
      </w:r>
      <w:r>
        <w:t>section 7.5</w:t>
      </w:r>
      <w:r w:rsidRPr="00F17E05">
        <w:t xml:space="preserve">). </w:t>
      </w:r>
    </w:p>
    <w:p w14:paraId="3C576338" w14:textId="47512745" w:rsidR="00697DA1" w:rsidRPr="00F17E05" w:rsidRDefault="00697DA1" w:rsidP="00697DA1">
      <w:r w:rsidRPr="00F17E05">
        <w:t xml:space="preserve">Low energy consumption when there is no data can be estimated by the sleep ratio. The sleep ratio is the fraction of unoccupied time resources (for the network) or sleeping time (for the device) in </w:t>
      </w:r>
      <w:proofErr w:type="gramStart"/>
      <w:r w:rsidRPr="00F17E05">
        <w:t>a period of time</w:t>
      </w:r>
      <w:proofErr w:type="gramEnd"/>
      <w:r w:rsidRPr="00F17E05">
        <w:t xml:space="preserve"> corresponding to the cycle of the control </w:t>
      </w:r>
      <w:r w:rsidR="0038467E" w:rsidRPr="00F17E05">
        <w:t>signalling</w:t>
      </w:r>
      <w:r w:rsidRPr="00F17E05">
        <w:t xml:space="preserve"> (for the network) or the cycle of discontinuous reception (for the device) when no user data transfer takes place. Furthermore, the sleep duration, i.e. the continuous </w:t>
      </w:r>
      <w:proofErr w:type="gramStart"/>
      <w:r w:rsidRPr="00F17E05">
        <w:t>period of time</w:t>
      </w:r>
      <w:proofErr w:type="gramEnd"/>
      <w:r w:rsidRPr="00F17E05">
        <w:t xml:space="preserve"> with no transmission (for network and device) and reception (for the device), should be sufficiently long. </w:t>
      </w:r>
    </w:p>
    <w:p w14:paraId="7F86261E" w14:textId="7DDAE7C7" w:rsidR="00697DA1" w:rsidRPr="00F17E05" w:rsidRDefault="00697DA1" w:rsidP="00697DA1">
      <w:r w:rsidRPr="00F17E05">
        <w:t xml:space="preserve">This requirement is defined for the purpose of evaluation in the </w:t>
      </w:r>
      <w:r w:rsidR="00BF343F">
        <w:t>[</w:t>
      </w:r>
      <w:r w:rsidR="000940E9">
        <w:t>IC]</w:t>
      </w:r>
      <w:r w:rsidR="00BF343F" w:rsidRPr="00F17E05">
        <w:t xml:space="preserve"> </w:t>
      </w:r>
      <w:r w:rsidRPr="00F17E05">
        <w:t>usage scenario.</w:t>
      </w:r>
    </w:p>
    <w:p w14:paraId="587157BD" w14:textId="0F5C504B" w:rsidR="00697DA1" w:rsidRDefault="0038467E" w:rsidP="00697DA1">
      <w:pPr>
        <w:pStyle w:val="NO"/>
      </w:pPr>
      <w:r>
        <w:t>NOTE</w:t>
      </w:r>
      <w:r w:rsidR="00697DA1">
        <w:t xml:space="preserve">: The following example requirement is based on </w:t>
      </w:r>
      <w:r w:rsidR="00697DA1" w:rsidRPr="00B7588E">
        <w:rPr>
          <w:i/>
        </w:rPr>
        <w:t>Ambition level 3</w:t>
      </w:r>
      <w:r w:rsidR="00697DA1">
        <w:rPr>
          <w:i/>
        </w:rPr>
        <w:t xml:space="preserve"> </w:t>
      </w:r>
      <w:r w:rsidR="00697DA1" w:rsidRPr="00B7588E">
        <w:rPr>
          <w:iCs/>
        </w:rPr>
        <w:t xml:space="preserve">for energy </w:t>
      </w:r>
      <w:r w:rsidR="00697DA1" w:rsidRPr="00865339">
        <w:rPr>
          <w:iCs/>
        </w:rPr>
        <w:t>efficiency</w:t>
      </w:r>
      <w:r w:rsidR="00697DA1">
        <w:t>.</w:t>
      </w:r>
    </w:p>
    <w:p w14:paraId="0F3FDDD5" w14:textId="6AA8E0FA" w:rsidR="00697DA1" w:rsidRDefault="00697DA1" w:rsidP="00697DA1">
      <w:r>
        <w:t xml:space="preserve">The RIT/SRIT shall </w:t>
      </w:r>
      <w:r w:rsidRPr="00DE0C94">
        <w:t xml:space="preserve">demonstrate </w:t>
      </w:r>
      <w:r>
        <w:t>high</w:t>
      </w:r>
      <w:r w:rsidRPr="00DE0C94">
        <w:t xml:space="preserve"> power savings </w:t>
      </w:r>
      <w:r>
        <w:t xml:space="preserve">through the capability to support a high sleep ratio and long sleep duration. The minimum requirement for the power savings is summarized in Table </w:t>
      </w:r>
      <w:r w:rsidR="001404AE">
        <w:t>7.17-1</w:t>
      </w:r>
      <w:r>
        <w:t xml:space="preserve">, where the power consumption reference is [a “typical” </w:t>
      </w:r>
      <w:r w:rsidR="001F19FF">
        <w:t>Rel-15 NR</w:t>
      </w:r>
      <w:r>
        <w:t xml:space="preserve"> reference case].</w:t>
      </w:r>
    </w:p>
    <w:p w14:paraId="1BA8F3CB" w14:textId="10D11C13" w:rsidR="00697DA1" w:rsidRPr="00F17E05" w:rsidRDefault="001404AE" w:rsidP="003E4CBA">
      <w:pPr>
        <w:pStyle w:val="TH"/>
      </w:pPr>
      <w:r>
        <w:t xml:space="preserve">Table 7.17-1: </w:t>
      </w:r>
      <w:proofErr w:type="spellStart"/>
      <w:r w:rsidR="00697DA1">
        <w:t>TRxP</w:t>
      </w:r>
      <w:proofErr w:type="spellEnd"/>
      <w:r w:rsidR="00697DA1">
        <w:t xml:space="preserve"> </w:t>
      </w:r>
      <w:r w:rsidR="00697DA1" w:rsidRPr="00E80F8E">
        <w:t>power</w:t>
      </w:r>
      <w:r w:rsidR="00697DA1">
        <w:t xml:space="preserve"> savings through sleep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3330"/>
      </w:tblGrid>
      <w:tr w:rsidR="00697DA1" w:rsidRPr="00F17E05" w14:paraId="31F388A0" w14:textId="77777777" w:rsidTr="006126A6">
        <w:trPr>
          <w:jc w:val="center"/>
        </w:trPr>
        <w:tc>
          <w:tcPr>
            <w:tcW w:w="3109" w:type="dxa"/>
            <w:tcBorders>
              <w:top w:val="single" w:sz="4" w:space="0" w:color="auto"/>
              <w:left w:val="single" w:sz="4" w:space="0" w:color="auto"/>
              <w:bottom w:val="single" w:sz="4" w:space="0" w:color="auto"/>
              <w:right w:val="single" w:sz="4" w:space="0" w:color="auto"/>
            </w:tcBorders>
            <w:shd w:val="clear" w:color="auto" w:fill="auto"/>
            <w:hideMark/>
          </w:tcPr>
          <w:p w14:paraId="3B9D7D86" w14:textId="77777777" w:rsidR="00697DA1" w:rsidRPr="00F17E05" w:rsidRDefault="00697DA1" w:rsidP="006126A6">
            <w:pPr>
              <w:pStyle w:val="TAH"/>
            </w:pPr>
            <w:r>
              <w:t>Sleep duration</w:t>
            </w:r>
          </w:p>
        </w:tc>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3E56229" w14:textId="77777777" w:rsidR="00697DA1" w:rsidRPr="00F17E05" w:rsidRDefault="00697DA1" w:rsidP="006126A6">
            <w:pPr>
              <w:pStyle w:val="TAH"/>
            </w:pPr>
            <w:r>
              <w:t>Relative power consumption (%)</w:t>
            </w:r>
          </w:p>
        </w:tc>
      </w:tr>
      <w:tr w:rsidR="00697DA1" w:rsidRPr="00F17E05" w14:paraId="0D1EBBAE" w14:textId="77777777" w:rsidTr="006126A6">
        <w:trPr>
          <w:jc w:val="center"/>
        </w:trPr>
        <w:tc>
          <w:tcPr>
            <w:tcW w:w="3109" w:type="dxa"/>
            <w:tcBorders>
              <w:top w:val="single" w:sz="4" w:space="0" w:color="auto"/>
              <w:left w:val="single" w:sz="4" w:space="0" w:color="auto"/>
              <w:bottom w:val="single" w:sz="4" w:space="0" w:color="auto"/>
              <w:right w:val="single" w:sz="4" w:space="0" w:color="auto"/>
            </w:tcBorders>
            <w:shd w:val="clear" w:color="auto" w:fill="auto"/>
            <w:hideMark/>
          </w:tcPr>
          <w:p w14:paraId="66CD31C6" w14:textId="77777777" w:rsidR="00697DA1" w:rsidRPr="00F17E05" w:rsidRDefault="00697DA1" w:rsidP="006126A6">
            <w:pPr>
              <w:pStyle w:val="TAC"/>
            </w:pPr>
            <w:r>
              <w:t xml:space="preserve">[&gt; X </w:t>
            </w:r>
            <w:proofErr w:type="spellStart"/>
            <w:r>
              <w:t>ms</w:t>
            </w:r>
            <w:proofErr w:type="spellEnd"/>
            <w:r>
              <w:t>]</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68FB55FD" w14:textId="77777777" w:rsidR="00697DA1" w:rsidRPr="00F17E05" w:rsidRDefault="00697DA1" w:rsidP="006126A6">
            <w:pPr>
              <w:pStyle w:val="TAC"/>
            </w:pPr>
            <w:r>
              <w:t>[Y%]</w:t>
            </w:r>
          </w:p>
        </w:tc>
      </w:tr>
      <w:tr w:rsidR="00697DA1" w:rsidRPr="00F17E05" w14:paraId="3DF03A2B" w14:textId="77777777" w:rsidTr="006126A6">
        <w:trPr>
          <w:jc w:val="center"/>
        </w:trPr>
        <w:tc>
          <w:tcPr>
            <w:tcW w:w="6439" w:type="dxa"/>
            <w:gridSpan w:val="2"/>
            <w:tcBorders>
              <w:top w:val="single" w:sz="4" w:space="0" w:color="auto"/>
              <w:left w:val="single" w:sz="4" w:space="0" w:color="auto"/>
              <w:bottom w:val="single" w:sz="4" w:space="0" w:color="auto"/>
              <w:right w:val="single" w:sz="4" w:space="0" w:color="auto"/>
            </w:tcBorders>
            <w:shd w:val="clear" w:color="auto" w:fill="auto"/>
          </w:tcPr>
          <w:p w14:paraId="6F12C3D8" w14:textId="77777777" w:rsidR="00697DA1" w:rsidRDefault="00697DA1" w:rsidP="006126A6">
            <w:pPr>
              <w:pStyle w:val="TAN"/>
            </w:pPr>
            <w:r>
              <w:t xml:space="preserve">NOTE: The value of X should be selected such that deep sleep operation is possible in a scenario with zero user data traffic (e.g. &gt;50 </w:t>
            </w:r>
            <w:proofErr w:type="spellStart"/>
            <w:r>
              <w:t>ms</w:t>
            </w:r>
            <w:proofErr w:type="spellEnd"/>
            <w:r>
              <w:t>).</w:t>
            </w:r>
          </w:p>
        </w:tc>
      </w:tr>
    </w:tbl>
    <w:p w14:paraId="43F45179" w14:textId="77777777" w:rsidR="00786A3A" w:rsidRPr="00786A3A" w:rsidRDefault="00786A3A" w:rsidP="00697DA1"/>
    <w:p w14:paraId="0EE65E3C" w14:textId="77777777" w:rsidR="00786A3A" w:rsidRPr="00786A3A" w:rsidRDefault="00786A3A" w:rsidP="00697DA1"/>
    <w:bookmarkEnd w:id="22"/>
    <w:p w14:paraId="36B9DE04" w14:textId="77777777" w:rsidR="007D1B3C" w:rsidRPr="007D1B3C" w:rsidRDefault="007D1B3C" w:rsidP="007515B9">
      <w:pPr>
        <w:rPr>
          <w:rFonts w:eastAsia="SimSun"/>
          <w:lang w:eastAsia="zh-CN"/>
        </w:rPr>
      </w:pPr>
    </w:p>
    <w:p w14:paraId="13871E77" w14:textId="77777777" w:rsidR="00C43216" w:rsidRPr="00F17E05" w:rsidRDefault="00C43216" w:rsidP="00C43216">
      <w:pPr>
        <w:rPr>
          <w:szCs w:val="24"/>
        </w:rPr>
      </w:pPr>
    </w:p>
    <w:p w14:paraId="41A87AFF" w14:textId="77777777" w:rsidR="00C43216" w:rsidRDefault="00C43216" w:rsidP="00C43216">
      <w:pPr>
        <w:rPr>
          <w:lang w:eastAsia="zh-CN"/>
        </w:rPr>
      </w:pPr>
    </w:p>
    <w:p w14:paraId="77835237" w14:textId="77777777" w:rsidR="00C43216" w:rsidRDefault="00C43216" w:rsidP="00C43216">
      <w:pPr>
        <w:rPr>
          <w:lang w:eastAsia="zh-CN"/>
        </w:rPr>
      </w:pPr>
    </w:p>
    <w:p w14:paraId="03F5F00F" w14:textId="77777777" w:rsidR="00920CFB" w:rsidRDefault="00920CFB" w:rsidP="006A2F73">
      <w:pPr>
        <w:rPr>
          <w:lang w:eastAsia="zh-CN"/>
        </w:rPr>
      </w:pPr>
    </w:p>
    <w:sectPr w:rsidR="00920CFB" w:rsidSect="00C61C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51889" w14:textId="77777777" w:rsidR="00B0612B" w:rsidRDefault="00B0612B">
      <w:r>
        <w:separator/>
      </w:r>
    </w:p>
  </w:endnote>
  <w:endnote w:type="continuationSeparator" w:id="0">
    <w:p w14:paraId="4AC82E58" w14:textId="77777777" w:rsidR="00B0612B" w:rsidRDefault="00B0612B">
      <w:r>
        <w:continuationSeparator/>
      </w:r>
    </w:p>
  </w:endnote>
  <w:endnote w:type="continuationNotice" w:id="1">
    <w:p w14:paraId="275514A1" w14:textId="77777777" w:rsidR="00B0612B" w:rsidRDefault="00B061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634FF" w14:textId="77777777" w:rsidR="00B0612B" w:rsidRDefault="00B0612B">
      <w:r>
        <w:separator/>
      </w:r>
    </w:p>
  </w:footnote>
  <w:footnote w:type="continuationSeparator" w:id="0">
    <w:p w14:paraId="538CFC3D" w14:textId="77777777" w:rsidR="00B0612B" w:rsidRDefault="00B0612B">
      <w:r>
        <w:continuationSeparator/>
      </w:r>
    </w:p>
  </w:footnote>
  <w:footnote w:type="continuationNotice" w:id="1">
    <w:p w14:paraId="693416E7" w14:textId="77777777" w:rsidR="00B0612B" w:rsidRDefault="00B0612B">
      <w:pPr>
        <w:spacing w:after="0"/>
      </w:pPr>
    </w:p>
  </w:footnote>
  <w:footnote w:id="2">
    <w:p w14:paraId="1AADD86A" w14:textId="77777777" w:rsidR="008B0A98" w:rsidRPr="00C235BD" w:rsidRDefault="008B0A98" w:rsidP="008B0A98">
      <w:pPr>
        <w:pStyle w:val="FootnoteText"/>
        <w:rPr>
          <w:spacing w:val="-6"/>
          <w:lang w:val="en-US"/>
        </w:rPr>
      </w:pPr>
      <w:r>
        <w:rPr>
          <w:rStyle w:val="FootnoteReference"/>
        </w:rPr>
        <w:footnoteRef/>
      </w:r>
      <w:r w:rsidRPr="002D750C">
        <w:rPr>
          <w:szCs w:val="24"/>
          <w:lang w:val="en-US"/>
        </w:rPr>
        <w:tab/>
      </w:r>
      <w:r w:rsidRPr="008B1F48">
        <w:rPr>
          <w:spacing w:val="-6"/>
          <w:szCs w:val="24"/>
          <w:lang w:val="en-US"/>
        </w:rPr>
        <w:t xml:space="preserve">Average </w:t>
      </w:r>
      <w:r>
        <w:rPr>
          <w:spacing w:val="-6"/>
          <w:szCs w:val="24"/>
          <w:lang w:val="en-US"/>
        </w:rPr>
        <w:t>spectral</w:t>
      </w:r>
      <w:r w:rsidRPr="008B1F48">
        <w:rPr>
          <w:spacing w:val="-6"/>
          <w:szCs w:val="24"/>
          <w:lang w:val="en-US"/>
        </w:rPr>
        <w:t xml:space="preserve"> efficiency corresponds to “spectrum efficiency” in </w:t>
      </w:r>
      <w:r w:rsidRPr="008B1F48">
        <w:rPr>
          <w:spacing w:val="-6"/>
          <w:lang w:val="en-US"/>
        </w:rPr>
        <w:t>Recommendation ITU</w:t>
      </w:r>
      <w:r w:rsidRPr="008B1F48">
        <w:rPr>
          <w:spacing w:val="-6"/>
          <w:lang w:val="en-US"/>
        </w:rPr>
        <w:noBreakHyphen/>
        <w:t>R M</w:t>
      </w:r>
      <w:r w:rsidRPr="008B1F48">
        <w:rPr>
          <w:spacing w:val="-6"/>
          <w:szCs w:val="24"/>
          <w:lang w:val="en-US"/>
        </w:rPr>
        <w:t>.2160.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649D0" w14:textId="77777777" w:rsidR="00655CE1" w:rsidRDefault="00655CE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202A235D"/>
    <w:multiLevelType w:val="hybridMultilevel"/>
    <w:tmpl w:val="CCF8D3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F994BED"/>
    <w:multiLevelType w:val="hybridMultilevel"/>
    <w:tmpl w:val="F2BC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5"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7" w15:restartNumberingAfterBreak="0">
    <w:nsid w:val="56A1256A"/>
    <w:multiLevelType w:val="hybridMultilevel"/>
    <w:tmpl w:val="C32CF5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60CA6CA9"/>
    <w:multiLevelType w:val="hybridMultilevel"/>
    <w:tmpl w:val="AB044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93121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592945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54163380">
    <w:abstractNumId w:val="1"/>
  </w:num>
  <w:num w:numId="4" w16cid:durableId="173109783">
    <w:abstractNumId w:val="10"/>
  </w:num>
  <w:num w:numId="5" w16cid:durableId="889540301">
    <w:abstractNumId w:val="22"/>
  </w:num>
  <w:num w:numId="6" w16cid:durableId="1226069646">
    <w:abstractNumId w:val="13"/>
  </w:num>
  <w:num w:numId="7" w16cid:durableId="161729871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5150534">
    <w:abstractNumId w:val="19"/>
  </w:num>
  <w:num w:numId="9" w16cid:durableId="506136030">
    <w:abstractNumId w:val="23"/>
  </w:num>
  <w:num w:numId="10" w16cid:durableId="1120027815">
    <w:abstractNumId w:val="2"/>
  </w:num>
  <w:num w:numId="11" w16cid:durableId="31392735">
    <w:abstractNumId w:val="5"/>
  </w:num>
  <w:num w:numId="12" w16cid:durableId="543371468">
    <w:abstractNumId w:val="18"/>
  </w:num>
  <w:num w:numId="13" w16cid:durableId="1181507964">
    <w:abstractNumId w:val="16"/>
  </w:num>
  <w:num w:numId="14" w16cid:durableId="653417707">
    <w:abstractNumId w:val="14"/>
  </w:num>
  <w:num w:numId="15" w16cid:durableId="1893924961">
    <w:abstractNumId w:val="3"/>
  </w:num>
  <w:num w:numId="16" w16cid:durableId="709186927">
    <w:abstractNumId w:val="11"/>
  </w:num>
  <w:num w:numId="17" w16cid:durableId="1227181136">
    <w:abstractNumId w:val="15"/>
  </w:num>
  <w:num w:numId="18" w16cid:durableId="1816097801">
    <w:abstractNumId w:val="9"/>
  </w:num>
  <w:num w:numId="19" w16cid:durableId="1100561771">
    <w:abstractNumId w:val="21"/>
  </w:num>
  <w:num w:numId="20" w16cid:durableId="76484891">
    <w:abstractNumId w:val="8"/>
  </w:num>
  <w:num w:numId="21" w16cid:durableId="2038843891">
    <w:abstractNumId w:val="12"/>
  </w:num>
  <w:num w:numId="22" w16cid:durableId="1575159143">
    <w:abstractNumId w:val="6"/>
  </w:num>
  <w:num w:numId="23" w16cid:durableId="1876043776">
    <w:abstractNumId w:val="7"/>
  </w:num>
  <w:num w:numId="24" w16cid:durableId="972980222">
    <w:abstractNumId w:val="20"/>
  </w:num>
  <w:num w:numId="25" w16cid:durableId="217908331">
    <w:abstractNumId w:val="4"/>
  </w:num>
  <w:num w:numId="26" w16cid:durableId="1470036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2D"/>
    <w:rsid w:val="00004888"/>
    <w:rsid w:val="00006366"/>
    <w:rsid w:val="000115D7"/>
    <w:rsid w:val="00011EAD"/>
    <w:rsid w:val="00012B9A"/>
    <w:rsid w:val="0001365F"/>
    <w:rsid w:val="00014D21"/>
    <w:rsid w:val="00015FCC"/>
    <w:rsid w:val="00016963"/>
    <w:rsid w:val="00017D59"/>
    <w:rsid w:val="00020687"/>
    <w:rsid w:val="00021031"/>
    <w:rsid w:val="0002191D"/>
    <w:rsid w:val="00021ED9"/>
    <w:rsid w:val="000253FC"/>
    <w:rsid w:val="00025658"/>
    <w:rsid w:val="00025C89"/>
    <w:rsid w:val="00025D01"/>
    <w:rsid w:val="000266A0"/>
    <w:rsid w:val="00031C1D"/>
    <w:rsid w:val="0003688F"/>
    <w:rsid w:val="0004039D"/>
    <w:rsid w:val="0004142A"/>
    <w:rsid w:val="00042947"/>
    <w:rsid w:val="00042F0D"/>
    <w:rsid w:val="00043F97"/>
    <w:rsid w:val="00046539"/>
    <w:rsid w:val="0004695C"/>
    <w:rsid w:val="000476EF"/>
    <w:rsid w:val="00047C91"/>
    <w:rsid w:val="00054508"/>
    <w:rsid w:val="00055233"/>
    <w:rsid w:val="0006269A"/>
    <w:rsid w:val="000626D7"/>
    <w:rsid w:val="00070957"/>
    <w:rsid w:val="000712AC"/>
    <w:rsid w:val="00074DA9"/>
    <w:rsid w:val="00075449"/>
    <w:rsid w:val="00077D3E"/>
    <w:rsid w:val="0008432F"/>
    <w:rsid w:val="00090CF7"/>
    <w:rsid w:val="00093AA2"/>
    <w:rsid w:val="00093E7E"/>
    <w:rsid w:val="000940E9"/>
    <w:rsid w:val="000971A4"/>
    <w:rsid w:val="000A1D00"/>
    <w:rsid w:val="000A2078"/>
    <w:rsid w:val="000A50EA"/>
    <w:rsid w:val="000B298C"/>
    <w:rsid w:val="000B6B21"/>
    <w:rsid w:val="000C1C22"/>
    <w:rsid w:val="000C2DAA"/>
    <w:rsid w:val="000C2FDA"/>
    <w:rsid w:val="000C396D"/>
    <w:rsid w:val="000C63D2"/>
    <w:rsid w:val="000C7E03"/>
    <w:rsid w:val="000D6CFC"/>
    <w:rsid w:val="000E0073"/>
    <w:rsid w:val="000E02C4"/>
    <w:rsid w:val="000E1401"/>
    <w:rsid w:val="000E7947"/>
    <w:rsid w:val="000F0ACF"/>
    <w:rsid w:val="000F544D"/>
    <w:rsid w:val="000F571A"/>
    <w:rsid w:val="000F66D4"/>
    <w:rsid w:val="000F7A38"/>
    <w:rsid w:val="001040DB"/>
    <w:rsid w:val="00106552"/>
    <w:rsid w:val="00106BF1"/>
    <w:rsid w:val="001113D3"/>
    <w:rsid w:val="001118E9"/>
    <w:rsid w:val="00111C80"/>
    <w:rsid w:val="00113EDB"/>
    <w:rsid w:val="00120F91"/>
    <w:rsid w:val="00125C67"/>
    <w:rsid w:val="00127205"/>
    <w:rsid w:val="0013105B"/>
    <w:rsid w:val="00131167"/>
    <w:rsid w:val="001404AE"/>
    <w:rsid w:val="00144E20"/>
    <w:rsid w:val="00145F9F"/>
    <w:rsid w:val="001467A4"/>
    <w:rsid w:val="00152441"/>
    <w:rsid w:val="00152D9C"/>
    <w:rsid w:val="00153528"/>
    <w:rsid w:val="00156553"/>
    <w:rsid w:val="0015701B"/>
    <w:rsid w:val="0016107E"/>
    <w:rsid w:val="001620F5"/>
    <w:rsid w:val="00163339"/>
    <w:rsid w:val="00164C4F"/>
    <w:rsid w:val="00170F98"/>
    <w:rsid w:val="001728BF"/>
    <w:rsid w:val="001752D6"/>
    <w:rsid w:val="0017537F"/>
    <w:rsid w:val="00175F04"/>
    <w:rsid w:val="0017664E"/>
    <w:rsid w:val="001800B4"/>
    <w:rsid w:val="00185DEC"/>
    <w:rsid w:val="00185FB7"/>
    <w:rsid w:val="00186B54"/>
    <w:rsid w:val="001904D9"/>
    <w:rsid w:val="00190930"/>
    <w:rsid w:val="00194AA4"/>
    <w:rsid w:val="001953C7"/>
    <w:rsid w:val="00196FA8"/>
    <w:rsid w:val="001975D9"/>
    <w:rsid w:val="00197931"/>
    <w:rsid w:val="001A039D"/>
    <w:rsid w:val="001A08AA"/>
    <w:rsid w:val="001A13FC"/>
    <w:rsid w:val="001A2CBC"/>
    <w:rsid w:val="001A3120"/>
    <w:rsid w:val="001A5C1B"/>
    <w:rsid w:val="001B1A4E"/>
    <w:rsid w:val="001B58DB"/>
    <w:rsid w:val="001B63EE"/>
    <w:rsid w:val="001C01FF"/>
    <w:rsid w:val="001C5717"/>
    <w:rsid w:val="001C6E35"/>
    <w:rsid w:val="001C7965"/>
    <w:rsid w:val="001D2394"/>
    <w:rsid w:val="001D3527"/>
    <w:rsid w:val="001D5368"/>
    <w:rsid w:val="001D587A"/>
    <w:rsid w:val="001D731E"/>
    <w:rsid w:val="001D7B0B"/>
    <w:rsid w:val="001E167D"/>
    <w:rsid w:val="001E1D70"/>
    <w:rsid w:val="001E5987"/>
    <w:rsid w:val="001E69BF"/>
    <w:rsid w:val="001E6AA5"/>
    <w:rsid w:val="001F05F7"/>
    <w:rsid w:val="001F0ADA"/>
    <w:rsid w:val="001F19FF"/>
    <w:rsid w:val="001F2566"/>
    <w:rsid w:val="001F605B"/>
    <w:rsid w:val="00206CC1"/>
    <w:rsid w:val="00207633"/>
    <w:rsid w:val="00212373"/>
    <w:rsid w:val="002138EA"/>
    <w:rsid w:val="0021421B"/>
    <w:rsid w:val="00214A2E"/>
    <w:rsid w:val="00214FBD"/>
    <w:rsid w:val="00217784"/>
    <w:rsid w:val="00222897"/>
    <w:rsid w:val="00223A57"/>
    <w:rsid w:val="00224293"/>
    <w:rsid w:val="00224942"/>
    <w:rsid w:val="002254F3"/>
    <w:rsid w:val="00230880"/>
    <w:rsid w:val="002327F3"/>
    <w:rsid w:val="00233109"/>
    <w:rsid w:val="002344E5"/>
    <w:rsid w:val="00234D72"/>
    <w:rsid w:val="00234F3F"/>
    <w:rsid w:val="00235394"/>
    <w:rsid w:val="00237DAB"/>
    <w:rsid w:val="00243042"/>
    <w:rsid w:val="00245FD7"/>
    <w:rsid w:val="00247DF8"/>
    <w:rsid w:val="002507CE"/>
    <w:rsid w:val="002532AE"/>
    <w:rsid w:val="002537CA"/>
    <w:rsid w:val="00256B80"/>
    <w:rsid w:val="0025766B"/>
    <w:rsid w:val="0025791A"/>
    <w:rsid w:val="00257A0B"/>
    <w:rsid w:val="0026179F"/>
    <w:rsid w:val="00262BAC"/>
    <w:rsid w:val="002640E3"/>
    <w:rsid w:val="00264B88"/>
    <w:rsid w:val="00266010"/>
    <w:rsid w:val="0026612A"/>
    <w:rsid w:val="00272A4B"/>
    <w:rsid w:val="00274E1A"/>
    <w:rsid w:val="002820FC"/>
    <w:rsid w:val="002821BF"/>
    <w:rsid w:val="00282213"/>
    <w:rsid w:val="002869C6"/>
    <w:rsid w:val="00286C1B"/>
    <w:rsid w:val="002902E4"/>
    <w:rsid w:val="0029238F"/>
    <w:rsid w:val="00294FEC"/>
    <w:rsid w:val="00294FF6"/>
    <w:rsid w:val="002959B9"/>
    <w:rsid w:val="00297CC3"/>
    <w:rsid w:val="002A33C8"/>
    <w:rsid w:val="002A4543"/>
    <w:rsid w:val="002A4C9B"/>
    <w:rsid w:val="002A5BFA"/>
    <w:rsid w:val="002A67EB"/>
    <w:rsid w:val="002A78F7"/>
    <w:rsid w:val="002A7BCE"/>
    <w:rsid w:val="002B17E7"/>
    <w:rsid w:val="002B335F"/>
    <w:rsid w:val="002B75E5"/>
    <w:rsid w:val="002C1C39"/>
    <w:rsid w:val="002C2524"/>
    <w:rsid w:val="002D1131"/>
    <w:rsid w:val="002D31CF"/>
    <w:rsid w:val="002D6079"/>
    <w:rsid w:val="002D64E0"/>
    <w:rsid w:val="002E34FB"/>
    <w:rsid w:val="002E5958"/>
    <w:rsid w:val="002F0290"/>
    <w:rsid w:val="002F06DB"/>
    <w:rsid w:val="002F1BAA"/>
    <w:rsid w:val="002F4093"/>
    <w:rsid w:val="002F48F7"/>
    <w:rsid w:val="002F6117"/>
    <w:rsid w:val="002F642C"/>
    <w:rsid w:val="002F69A0"/>
    <w:rsid w:val="002F7C27"/>
    <w:rsid w:val="00300257"/>
    <w:rsid w:val="00304C55"/>
    <w:rsid w:val="00306301"/>
    <w:rsid w:val="00307A1B"/>
    <w:rsid w:val="00316865"/>
    <w:rsid w:val="003216E4"/>
    <w:rsid w:val="00321734"/>
    <w:rsid w:val="0032213E"/>
    <w:rsid w:val="00323019"/>
    <w:rsid w:val="0032313E"/>
    <w:rsid w:val="003238B7"/>
    <w:rsid w:val="00323C9F"/>
    <w:rsid w:val="00324178"/>
    <w:rsid w:val="003269DA"/>
    <w:rsid w:val="00327D5D"/>
    <w:rsid w:val="003328E9"/>
    <w:rsid w:val="00334A65"/>
    <w:rsid w:val="00336217"/>
    <w:rsid w:val="003371FD"/>
    <w:rsid w:val="0034383C"/>
    <w:rsid w:val="00345B78"/>
    <w:rsid w:val="003474C2"/>
    <w:rsid w:val="00347844"/>
    <w:rsid w:val="0035109F"/>
    <w:rsid w:val="0035143C"/>
    <w:rsid w:val="00352775"/>
    <w:rsid w:val="003618D1"/>
    <w:rsid w:val="00366A72"/>
    <w:rsid w:val="00367271"/>
    <w:rsid w:val="0036748E"/>
    <w:rsid w:val="00367724"/>
    <w:rsid w:val="00367ABB"/>
    <w:rsid w:val="0038104C"/>
    <w:rsid w:val="00382182"/>
    <w:rsid w:val="0038467E"/>
    <w:rsid w:val="003864F2"/>
    <w:rsid w:val="00391991"/>
    <w:rsid w:val="00393F8F"/>
    <w:rsid w:val="003A00EF"/>
    <w:rsid w:val="003A6A4A"/>
    <w:rsid w:val="003B0DF6"/>
    <w:rsid w:val="003B3D60"/>
    <w:rsid w:val="003B5CBF"/>
    <w:rsid w:val="003B7F82"/>
    <w:rsid w:val="003C096F"/>
    <w:rsid w:val="003C1687"/>
    <w:rsid w:val="003C40E4"/>
    <w:rsid w:val="003C65E9"/>
    <w:rsid w:val="003D3066"/>
    <w:rsid w:val="003D4EC2"/>
    <w:rsid w:val="003D540C"/>
    <w:rsid w:val="003D55AB"/>
    <w:rsid w:val="003D7669"/>
    <w:rsid w:val="003E05A6"/>
    <w:rsid w:val="003E0685"/>
    <w:rsid w:val="003E3EEA"/>
    <w:rsid w:val="003E41A9"/>
    <w:rsid w:val="003E4CBA"/>
    <w:rsid w:val="003E616A"/>
    <w:rsid w:val="003E65ED"/>
    <w:rsid w:val="003E684E"/>
    <w:rsid w:val="003E76E7"/>
    <w:rsid w:val="003F1527"/>
    <w:rsid w:val="003F19ED"/>
    <w:rsid w:val="003F1CD1"/>
    <w:rsid w:val="003F41F7"/>
    <w:rsid w:val="003F5084"/>
    <w:rsid w:val="003F7FFD"/>
    <w:rsid w:val="00404B71"/>
    <w:rsid w:val="00412382"/>
    <w:rsid w:val="00412B52"/>
    <w:rsid w:val="00413AAE"/>
    <w:rsid w:val="004148E2"/>
    <w:rsid w:val="0042187B"/>
    <w:rsid w:val="00431641"/>
    <w:rsid w:val="00431C2A"/>
    <w:rsid w:val="00432210"/>
    <w:rsid w:val="00435463"/>
    <w:rsid w:val="004354C3"/>
    <w:rsid w:val="00437B75"/>
    <w:rsid w:val="004414E6"/>
    <w:rsid w:val="00444225"/>
    <w:rsid w:val="0044436D"/>
    <w:rsid w:val="00444736"/>
    <w:rsid w:val="00447402"/>
    <w:rsid w:val="00447EA8"/>
    <w:rsid w:val="00450E7C"/>
    <w:rsid w:val="0045280E"/>
    <w:rsid w:val="0045281E"/>
    <w:rsid w:val="00457DB7"/>
    <w:rsid w:val="0046038B"/>
    <w:rsid w:val="00461428"/>
    <w:rsid w:val="0046574B"/>
    <w:rsid w:val="00467C50"/>
    <w:rsid w:val="00471409"/>
    <w:rsid w:val="004714CE"/>
    <w:rsid w:val="00471B09"/>
    <w:rsid w:val="00473E01"/>
    <w:rsid w:val="00477259"/>
    <w:rsid w:val="00477D1E"/>
    <w:rsid w:val="00482160"/>
    <w:rsid w:val="004854FF"/>
    <w:rsid w:val="0048603E"/>
    <w:rsid w:val="00486C26"/>
    <w:rsid w:val="00486E7F"/>
    <w:rsid w:val="004871B1"/>
    <w:rsid w:val="00487921"/>
    <w:rsid w:val="00491076"/>
    <w:rsid w:val="00492150"/>
    <w:rsid w:val="0049645A"/>
    <w:rsid w:val="00497007"/>
    <w:rsid w:val="004A17C7"/>
    <w:rsid w:val="004A1D32"/>
    <w:rsid w:val="004A4043"/>
    <w:rsid w:val="004A444E"/>
    <w:rsid w:val="004A5127"/>
    <w:rsid w:val="004A68E3"/>
    <w:rsid w:val="004B328A"/>
    <w:rsid w:val="004B69AA"/>
    <w:rsid w:val="004B7BCD"/>
    <w:rsid w:val="004C15D1"/>
    <w:rsid w:val="004C4A1A"/>
    <w:rsid w:val="004C4F01"/>
    <w:rsid w:val="004C533A"/>
    <w:rsid w:val="004D4B8D"/>
    <w:rsid w:val="004D7187"/>
    <w:rsid w:val="004E45DE"/>
    <w:rsid w:val="004F3CAF"/>
    <w:rsid w:val="004F7A3D"/>
    <w:rsid w:val="00500C66"/>
    <w:rsid w:val="00501F47"/>
    <w:rsid w:val="00501FDC"/>
    <w:rsid w:val="005027AE"/>
    <w:rsid w:val="00503F34"/>
    <w:rsid w:val="00505BFA"/>
    <w:rsid w:val="00505D85"/>
    <w:rsid w:val="0050735C"/>
    <w:rsid w:val="00507AC3"/>
    <w:rsid w:val="00517B99"/>
    <w:rsid w:val="005209A0"/>
    <w:rsid w:val="00520DE7"/>
    <w:rsid w:val="005210BD"/>
    <w:rsid w:val="005216F8"/>
    <w:rsid w:val="0052275C"/>
    <w:rsid w:val="0052709D"/>
    <w:rsid w:val="00531A44"/>
    <w:rsid w:val="00532C84"/>
    <w:rsid w:val="00534221"/>
    <w:rsid w:val="00545897"/>
    <w:rsid w:val="00553525"/>
    <w:rsid w:val="005537C0"/>
    <w:rsid w:val="00553B35"/>
    <w:rsid w:val="00553D47"/>
    <w:rsid w:val="00555F2C"/>
    <w:rsid w:val="005622F8"/>
    <w:rsid w:val="005639F3"/>
    <w:rsid w:val="005660E3"/>
    <w:rsid w:val="00567868"/>
    <w:rsid w:val="00570CF7"/>
    <w:rsid w:val="0057397D"/>
    <w:rsid w:val="00574206"/>
    <w:rsid w:val="0058072E"/>
    <w:rsid w:val="00581C9E"/>
    <w:rsid w:val="00583621"/>
    <w:rsid w:val="0058606B"/>
    <w:rsid w:val="00587469"/>
    <w:rsid w:val="00593C68"/>
    <w:rsid w:val="00596DC5"/>
    <w:rsid w:val="005970D8"/>
    <w:rsid w:val="005A15BE"/>
    <w:rsid w:val="005A2456"/>
    <w:rsid w:val="005A2D22"/>
    <w:rsid w:val="005A669E"/>
    <w:rsid w:val="005B4CB6"/>
    <w:rsid w:val="005B53EB"/>
    <w:rsid w:val="005B5558"/>
    <w:rsid w:val="005B68BF"/>
    <w:rsid w:val="005B6E42"/>
    <w:rsid w:val="005B70B7"/>
    <w:rsid w:val="005B76DB"/>
    <w:rsid w:val="005C4761"/>
    <w:rsid w:val="005C4A9B"/>
    <w:rsid w:val="005C671B"/>
    <w:rsid w:val="005C67B7"/>
    <w:rsid w:val="005C6D0C"/>
    <w:rsid w:val="005C74E6"/>
    <w:rsid w:val="005D0C47"/>
    <w:rsid w:val="005D0E03"/>
    <w:rsid w:val="005E04E5"/>
    <w:rsid w:val="005E2956"/>
    <w:rsid w:val="005E2FB1"/>
    <w:rsid w:val="005E48DC"/>
    <w:rsid w:val="005E5E04"/>
    <w:rsid w:val="005E7245"/>
    <w:rsid w:val="005F0769"/>
    <w:rsid w:val="005F3DEC"/>
    <w:rsid w:val="005F58A5"/>
    <w:rsid w:val="005F6993"/>
    <w:rsid w:val="005F6A4B"/>
    <w:rsid w:val="005F761C"/>
    <w:rsid w:val="00600F6E"/>
    <w:rsid w:val="0060221F"/>
    <w:rsid w:val="006042A5"/>
    <w:rsid w:val="00604369"/>
    <w:rsid w:val="00605373"/>
    <w:rsid w:val="00610A1D"/>
    <w:rsid w:val="006126A6"/>
    <w:rsid w:val="00615F19"/>
    <w:rsid w:val="00616797"/>
    <w:rsid w:val="00621AAC"/>
    <w:rsid w:val="00621C0D"/>
    <w:rsid w:val="00621CCF"/>
    <w:rsid w:val="00621FA7"/>
    <w:rsid w:val="006237EA"/>
    <w:rsid w:val="00624501"/>
    <w:rsid w:val="0062699A"/>
    <w:rsid w:val="00626C4C"/>
    <w:rsid w:val="006304E5"/>
    <w:rsid w:val="0063177B"/>
    <w:rsid w:val="00632EB6"/>
    <w:rsid w:val="006338A1"/>
    <w:rsid w:val="00635F95"/>
    <w:rsid w:val="00636F56"/>
    <w:rsid w:val="00647642"/>
    <w:rsid w:val="006477F3"/>
    <w:rsid w:val="006528DD"/>
    <w:rsid w:val="0065383A"/>
    <w:rsid w:val="00655257"/>
    <w:rsid w:val="00655CE1"/>
    <w:rsid w:val="0065696D"/>
    <w:rsid w:val="006577D0"/>
    <w:rsid w:val="0065784D"/>
    <w:rsid w:val="00657BCA"/>
    <w:rsid w:val="00657FDD"/>
    <w:rsid w:val="00660DFA"/>
    <w:rsid w:val="0066114A"/>
    <w:rsid w:val="006635B5"/>
    <w:rsid w:val="00663F10"/>
    <w:rsid w:val="006662DF"/>
    <w:rsid w:val="00666CDF"/>
    <w:rsid w:val="006714EC"/>
    <w:rsid w:val="006762EB"/>
    <w:rsid w:val="00680537"/>
    <w:rsid w:val="00680EC6"/>
    <w:rsid w:val="00680FBA"/>
    <w:rsid w:val="00681361"/>
    <w:rsid w:val="006842A6"/>
    <w:rsid w:val="0069011C"/>
    <w:rsid w:val="00690D3B"/>
    <w:rsid w:val="00697DA1"/>
    <w:rsid w:val="006A2F73"/>
    <w:rsid w:val="006A6BA9"/>
    <w:rsid w:val="006B222C"/>
    <w:rsid w:val="006B3F3F"/>
    <w:rsid w:val="006B6C06"/>
    <w:rsid w:val="006C04C2"/>
    <w:rsid w:val="006C0938"/>
    <w:rsid w:val="006C255C"/>
    <w:rsid w:val="006C2B76"/>
    <w:rsid w:val="006C3299"/>
    <w:rsid w:val="006C32C2"/>
    <w:rsid w:val="006D3800"/>
    <w:rsid w:val="006E2620"/>
    <w:rsid w:val="006E487B"/>
    <w:rsid w:val="006F143E"/>
    <w:rsid w:val="006F2DFD"/>
    <w:rsid w:val="006F68F3"/>
    <w:rsid w:val="006F6EA4"/>
    <w:rsid w:val="007047D8"/>
    <w:rsid w:val="0070646B"/>
    <w:rsid w:val="00711277"/>
    <w:rsid w:val="0071145E"/>
    <w:rsid w:val="00711C49"/>
    <w:rsid w:val="00713326"/>
    <w:rsid w:val="00714A30"/>
    <w:rsid w:val="007205A9"/>
    <w:rsid w:val="0072073B"/>
    <w:rsid w:val="00720F89"/>
    <w:rsid w:val="00721A9D"/>
    <w:rsid w:val="00724F5E"/>
    <w:rsid w:val="00730523"/>
    <w:rsid w:val="007305E6"/>
    <w:rsid w:val="007348C1"/>
    <w:rsid w:val="00736352"/>
    <w:rsid w:val="007370EE"/>
    <w:rsid w:val="0074055B"/>
    <w:rsid w:val="007406C7"/>
    <w:rsid w:val="0074418F"/>
    <w:rsid w:val="00745BE7"/>
    <w:rsid w:val="007515B9"/>
    <w:rsid w:val="007527B2"/>
    <w:rsid w:val="00752F02"/>
    <w:rsid w:val="00753D55"/>
    <w:rsid w:val="00754381"/>
    <w:rsid w:val="00754E5F"/>
    <w:rsid w:val="00755F7B"/>
    <w:rsid w:val="0076271C"/>
    <w:rsid w:val="00762EA0"/>
    <w:rsid w:val="007639FA"/>
    <w:rsid w:val="007651DB"/>
    <w:rsid w:val="007655BB"/>
    <w:rsid w:val="00765791"/>
    <w:rsid w:val="007671ED"/>
    <w:rsid w:val="00770343"/>
    <w:rsid w:val="0077075B"/>
    <w:rsid w:val="00770E0B"/>
    <w:rsid w:val="007712DE"/>
    <w:rsid w:val="00772DF1"/>
    <w:rsid w:val="007734F5"/>
    <w:rsid w:val="00775062"/>
    <w:rsid w:val="00776275"/>
    <w:rsid w:val="00776ED2"/>
    <w:rsid w:val="00777022"/>
    <w:rsid w:val="00780AC6"/>
    <w:rsid w:val="007816CC"/>
    <w:rsid w:val="00786A3A"/>
    <w:rsid w:val="0078757C"/>
    <w:rsid w:val="00790182"/>
    <w:rsid w:val="00790EB6"/>
    <w:rsid w:val="00791544"/>
    <w:rsid w:val="0079253F"/>
    <w:rsid w:val="00792E3A"/>
    <w:rsid w:val="0079652A"/>
    <w:rsid w:val="00796803"/>
    <w:rsid w:val="007978BF"/>
    <w:rsid w:val="007A4FEE"/>
    <w:rsid w:val="007A6746"/>
    <w:rsid w:val="007B0C5D"/>
    <w:rsid w:val="007B18BF"/>
    <w:rsid w:val="007B2DFF"/>
    <w:rsid w:val="007B567C"/>
    <w:rsid w:val="007C4D80"/>
    <w:rsid w:val="007C5267"/>
    <w:rsid w:val="007C6775"/>
    <w:rsid w:val="007D0871"/>
    <w:rsid w:val="007D0A97"/>
    <w:rsid w:val="007D1B3C"/>
    <w:rsid w:val="007D1EA2"/>
    <w:rsid w:val="007D4925"/>
    <w:rsid w:val="007D4B1D"/>
    <w:rsid w:val="007D6BD0"/>
    <w:rsid w:val="007D6D2F"/>
    <w:rsid w:val="007E1EEE"/>
    <w:rsid w:val="007E2D1A"/>
    <w:rsid w:val="007E42BD"/>
    <w:rsid w:val="007E47EC"/>
    <w:rsid w:val="007E72B1"/>
    <w:rsid w:val="007F03CA"/>
    <w:rsid w:val="007F0E1E"/>
    <w:rsid w:val="007F1F60"/>
    <w:rsid w:val="007F5FD2"/>
    <w:rsid w:val="007F62EA"/>
    <w:rsid w:val="007F6DDA"/>
    <w:rsid w:val="007F713E"/>
    <w:rsid w:val="007F7EDB"/>
    <w:rsid w:val="008001AA"/>
    <w:rsid w:val="008001F7"/>
    <w:rsid w:val="0080715E"/>
    <w:rsid w:val="00811683"/>
    <w:rsid w:val="0081273D"/>
    <w:rsid w:val="00812C38"/>
    <w:rsid w:val="00816915"/>
    <w:rsid w:val="008200FF"/>
    <w:rsid w:val="00820C1A"/>
    <w:rsid w:val="00820D10"/>
    <w:rsid w:val="008238CA"/>
    <w:rsid w:val="00823F94"/>
    <w:rsid w:val="008261AC"/>
    <w:rsid w:val="00831E59"/>
    <w:rsid w:val="00832A10"/>
    <w:rsid w:val="00833E08"/>
    <w:rsid w:val="00835223"/>
    <w:rsid w:val="00835543"/>
    <w:rsid w:val="008411A3"/>
    <w:rsid w:val="00841E4C"/>
    <w:rsid w:val="008445B0"/>
    <w:rsid w:val="00846AAF"/>
    <w:rsid w:val="008503E5"/>
    <w:rsid w:val="008516CB"/>
    <w:rsid w:val="00854FAF"/>
    <w:rsid w:val="0085522F"/>
    <w:rsid w:val="0085523F"/>
    <w:rsid w:val="00856516"/>
    <w:rsid w:val="008603F6"/>
    <w:rsid w:val="008611F3"/>
    <w:rsid w:val="0087312D"/>
    <w:rsid w:val="00873AAC"/>
    <w:rsid w:val="00874D11"/>
    <w:rsid w:val="008757AB"/>
    <w:rsid w:val="00877A94"/>
    <w:rsid w:val="00877F40"/>
    <w:rsid w:val="00880A99"/>
    <w:rsid w:val="00882F78"/>
    <w:rsid w:val="008842AE"/>
    <w:rsid w:val="00885674"/>
    <w:rsid w:val="00887794"/>
    <w:rsid w:val="00887FD4"/>
    <w:rsid w:val="0089023C"/>
    <w:rsid w:val="008909E5"/>
    <w:rsid w:val="008915AF"/>
    <w:rsid w:val="00892D8D"/>
    <w:rsid w:val="0089368D"/>
    <w:rsid w:val="0089398F"/>
    <w:rsid w:val="0089601E"/>
    <w:rsid w:val="00896A75"/>
    <w:rsid w:val="008A2C3F"/>
    <w:rsid w:val="008A5CAD"/>
    <w:rsid w:val="008A7EEA"/>
    <w:rsid w:val="008B085B"/>
    <w:rsid w:val="008B0A98"/>
    <w:rsid w:val="008B0C0F"/>
    <w:rsid w:val="008B37B8"/>
    <w:rsid w:val="008B4E87"/>
    <w:rsid w:val="008B52AB"/>
    <w:rsid w:val="008B59D3"/>
    <w:rsid w:val="008B5B0A"/>
    <w:rsid w:val="008B6C7D"/>
    <w:rsid w:val="008B6F22"/>
    <w:rsid w:val="008C085D"/>
    <w:rsid w:val="008C54B6"/>
    <w:rsid w:val="008C60E9"/>
    <w:rsid w:val="008D19BC"/>
    <w:rsid w:val="008D263B"/>
    <w:rsid w:val="008D61F2"/>
    <w:rsid w:val="008E21DB"/>
    <w:rsid w:val="008E2467"/>
    <w:rsid w:val="008E6AED"/>
    <w:rsid w:val="008E7CD5"/>
    <w:rsid w:val="008F07D2"/>
    <w:rsid w:val="008F1BC5"/>
    <w:rsid w:val="008F3D66"/>
    <w:rsid w:val="009015B0"/>
    <w:rsid w:val="00901985"/>
    <w:rsid w:val="00903BE7"/>
    <w:rsid w:val="009043B8"/>
    <w:rsid w:val="0090702C"/>
    <w:rsid w:val="009133DD"/>
    <w:rsid w:val="00914EBC"/>
    <w:rsid w:val="00915E36"/>
    <w:rsid w:val="009176F2"/>
    <w:rsid w:val="009208D8"/>
    <w:rsid w:val="00920CFB"/>
    <w:rsid w:val="00921AB8"/>
    <w:rsid w:val="00924015"/>
    <w:rsid w:val="00924054"/>
    <w:rsid w:val="00924807"/>
    <w:rsid w:val="00926DA5"/>
    <w:rsid w:val="00927C34"/>
    <w:rsid w:val="00930F45"/>
    <w:rsid w:val="00933719"/>
    <w:rsid w:val="00933DAD"/>
    <w:rsid w:val="0093439C"/>
    <w:rsid w:val="00934D30"/>
    <w:rsid w:val="00935051"/>
    <w:rsid w:val="0093580A"/>
    <w:rsid w:val="009373A1"/>
    <w:rsid w:val="00941613"/>
    <w:rsid w:val="00942809"/>
    <w:rsid w:val="009441E8"/>
    <w:rsid w:val="00946831"/>
    <w:rsid w:val="00946C55"/>
    <w:rsid w:val="00950A3C"/>
    <w:rsid w:val="0095241D"/>
    <w:rsid w:val="0095350F"/>
    <w:rsid w:val="0095613D"/>
    <w:rsid w:val="00963B92"/>
    <w:rsid w:val="00963FB9"/>
    <w:rsid w:val="0096466E"/>
    <w:rsid w:val="00965365"/>
    <w:rsid w:val="00967BE9"/>
    <w:rsid w:val="0097029D"/>
    <w:rsid w:val="00972459"/>
    <w:rsid w:val="009730F2"/>
    <w:rsid w:val="00973D61"/>
    <w:rsid w:val="00974A9E"/>
    <w:rsid w:val="0097741A"/>
    <w:rsid w:val="009774AB"/>
    <w:rsid w:val="009809E5"/>
    <w:rsid w:val="00981E30"/>
    <w:rsid w:val="00983910"/>
    <w:rsid w:val="009842B9"/>
    <w:rsid w:val="0098596B"/>
    <w:rsid w:val="00986208"/>
    <w:rsid w:val="00987A3C"/>
    <w:rsid w:val="009906D6"/>
    <w:rsid w:val="00990F5B"/>
    <w:rsid w:val="00991132"/>
    <w:rsid w:val="009931F8"/>
    <w:rsid w:val="009934B7"/>
    <w:rsid w:val="009942DA"/>
    <w:rsid w:val="00995064"/>
    <w:rsid w:val="00996015"/>
    <w:rsid w:val="0099766D"/>
    <w:rsid w:val="009A24ED"/>
    <w:rsid w:val="009A2B76"/>
    <w:rsid w:val="009A62CF"/>
    <w:rsid w:val="009A6849"/>
    <w:rsid w:val="009B38C8"/>
    <w:rsid w:val="009B50CE"/>
    <w:rsid w:val="009B5F89"/>
    <w:rsid w:val="009C0727"/>
    <w:rsid w:val="009C0A8D"/>
    <w:rsid w:val="009C131B"/>
    <w:rsid w:val="009C43CC"/>
    <w:rsid w:val="009C659F"/>
    <w:rsid w:val="009C6C99"/>
    <w:rsid w:val="009C6F2F"/>
    <w:rsid w:val="009D3804"/>
    <w:rsid w:val="009D3B9B"/>
    <w:rsid w:val="009D576A"/>
    <w:rsid w:val="009D5F72"/>
    <w:rsid w:val="009D604B"/>
    <w:rsid w:val="009D6D84"/>
    <w:rsid w:val="009D76DD"/>
    <w:rsid w:val="009D7897"/>
    <w:rsid w:val="009E03D3"/>
    <w:rsid w:val="009E09D4"/>
    <w:rsid w:val="009E0C1F"/>
    <w:rsid w:val="009E0DE3"/>
    <w:rsid w:val="009E535B"/>
    <w:rsid w:val="009E7135"/>
    <w:rsid w:val="009E7BBE"/>
    <w:rsid w:val="009F2A3D"/>
    <w:rsid w:val="009F4563"/>
    <w:rsid w:val="009F598D"/>
    <w:rsid w:val="009F63E4"/>
    <w:rsid w:val="009F6C7A"/>
    <w:rsid w:val="00A00C16"/>
    <w:rsid w:val="00A0193B"/>
    <w:rsid w:val="00A02137"/>
    <w:rsid w:val="00A035CF"/>
    <w:rsid w:val="00A05CFB"/>
    <w:rsid w:val="00A06B30"/>
    <w:rsid w:val="00A06F9A"/>
    <w:rsid w:val="00A10964"/>
    <w:rsid w:val="00A128C3"/>
    <w:rsid w:val="00A13732"/>
    <w:rsid w:val="00A14948"/>
    <w:rsid w:val="00A172AC"/>
    <w:rsid w:val="00A174B9"/>
    <w:rsid w:val="00A17573"/>
    <w:rsid w:val="00A215DB"/>
    <w:rsid w:val="00A241A0"/>
    <w:rsid w:val="00A248E8"/>
    <w:rsid w:val="00A27D6A"/>
    <w:rsid w:val="00A30A88"/>
    <w:rsid w:val="00A31AC8"/>
    <w:rsid w:val="00A3400A"/>
    <w:rsid w:val="00A3469C"/>
    <w:rsid w:val="00A37C8E"/>
    <w:rsid w:val="00A40AD6"/>
    <w:rsid w:val="00A44A75"/>
    <w:rsid w:val="00A4536F"/>
    <w:rsid w:val="00A45F66"/>
    <w:rsid w:val="00A5103B"/>
    <w:rsid w:val="00A528A1"/>
    <w:rsid w:val="00A55857"/>
    <w:rsid w:val="00A56830"/>
    <w:rsid w:val="00A57ABA"/>
    <w:rsid w:val="00A61CEE"/>
    <w:rsid w:val="00A674A9"/>
    <w:rsid w:val="00A72455"/>
    <w:rsid w:val="00A72864"/>
    <w:rsid w:val="00A7388D"/>
    <w:rsid w:val="00A746C3"/>
    <w:rsid w:val="00A75048"/>
    <w:rsid w:val="00A81B15"/>
    <w:rsid w:val="00A84FB8"/>
    <w:rsid w:val="00A851EA"/>
    <w:rsid w:val="00A85985"/>
    <w:rsid w:val="00A85DBC"/>
    <w:rsid w:val="00A85E47"/>
    <w:rsid w:val="00A93DC4"/>
    <w:rsid w:val="00AA1AD7"/>
    <w:rsid w:val="00AA34C0"/>
    <w:rsid w:val="00AB0039"/>
    <w:rsid w:val="00AB3F85"/>
    <w:rsid w:val="00AB4CEE"/>
    <w:rsid w:val="00AB60FA"/>
    <w:rsid w:val="00AB6123"/>
    <w:rsid w:val="00AB6669"/>
    <w:rsid w:val="00AB7532"/>
    <w:rsid w:val="00AC0512"/>
    <w:rsid w:val="00AC1377"/>
    <w:rsid w:val="00AC38CD"/>
    <w:rsid w:val="00AC38F0"/>
    <w:rsid w:val="00AC511E"/>
    <w:rsid w:val="00AD6912"/>
    <w:rsid w:val="00AE1F52"/>
    <w:rsid w:val="00AE680C"/>
    <w:rsid w:val="00AF3E84"/>
    <w:rsid w:val="00AF44BA"/>
    <w:rsid w:val="00AF4CEC"/>
    <w:rsid w:val="00AF58E8"/>
    <w:rsid w:val="00B006C3"/>
    <w:rsid w:val="00B00E8A"/>
    <w:rsid w:val="00B02363"/>
    <w:rsid w:val="00B036FE"/>
    <w:rsid w:val="00B039D7"/>
    <w:rsid w:val="00B0534B"/>
    <w:rsid w:val="00B05D40"/>
    <w:rsid w:val="00B0612B"/>
    <w:rsid w:val="00B07323"/>
    <w:rsid w:val="00B07429"/>
    <w:rsid w:val="00B10AA2"/>
    <w:rsid w:val="00B10AA7"/>
    <w:rsid w:val="00B11846"/>
    <w:rsid w:val="00B12661"/>
    <w:rsid w:val="00B14C7C"/>
    <w:rsid w:val="00B159E6"/>
    <w:rsid w:val="00B20BD8"/>
    <w:rsid w:val="00B22D71"/>
    <w:rsid w:val="00B23490"/>
    <w:rsid w:val="00B256DB"/>
    <w:rsid w:val="00B25CD4"/>
    <w:rsid w:val="00B27A32"/>
    <w:rsid w:val="00B32CD3"/>
    <w:rsid w:val="00B341B6"/>
    <w:rsid w:val="00B3453D"/>
    <w:rsid w:val="00B35098"/>
    <w:rsid w:val="00B42355"/>
    <w:rsid w:val="00B44A58"/>
    <w:rsid w:val="00B45202"/>
    <w:rsid w:val="00B47439"/>
    <w:rsid w:val="00B51B0F"/>
    <w:rsid w:val="00B5286A"/>
    <w:rsid w:val="00B53D53"/>
    <w:rsid w:val="00B54A1E"/>
    <w:rsid w:val="00B55EEE"/>
    <w:rsid w:val="00B606F6"/>
    <w:rsid w:val="00B6121D"/>
    <w:rsid w:val="00B626A5"/>
    <w:rsid w:val="00B63333"/>
    <w:rsid w:val="00B65D76"/>
    <w:rsid w:val="00B672ED"/>
    <w:rsid w:val="00B6782E"/>
    <w:rsid w:val="00B67A4C"/>
    <w:rsid w:val="00B70093"/>
    <w:rsid w:val="00B70A2D"/>
    <w:rsid w:val="00B71D58"/>
    <w:rsid w:val="00B7405E"/>
    <w:rsid w:val="00B80FF4"/>
    <w:rsid w:val="00B819E3"/>
    <w:rsid w:val="00B81BF1"/>
    <w:rsid w:val="00B83FC7"/>
    <w:rsid w:val="00B8446C"/>
    <w:rsid w:val="00B85031"/>
    <w:rsid w:val="00B8647F"/>
    <w:rsid w:val="00B86968"/>
    <w:rsid w:val="00B91446"/>
    <w:rsid w:val="00B916D0"/>
    <w:rsid w:val="00B938D4"/>
    <w:rsid w:val="00B951A7"/>
    <w:rsid w:val="00B95828"/>
    <w:rsid w:val="00BA0B1B"/>
    <w:rsid w:val="00BA3249"/>
    <w:rsid w:val="00BA3A85"/>
    <w:rsid w:val="00BB3EBC"/>
    <w:rsid w:val="00BB6D58"/>
    <w:rsid w:val="00BC1C3B"/>
    <w:rsid w:val="00BC37FF"/>
    <w:rsid w:val="00BC4B42"/>
    <w:rsid w:val="00BC4D89"/>
    <w:rsid w:val="00BC613C"/>
    <w:rsid w:val="00BE38D0"/>
    <w:rsid w:val="00BE3FEF"/>
    <w:rsid w:val="00BE52F9"/>
    <w:rsid w:val="00BF18C9"/>
    <w:rsid w:val="00BF19FD"/>
    <w:rsid w:val="00BF301F"/>
    <w:rsid w:val="00BF343F"/>
    <w:rsid w:val="00BF4E62"/>
    <w:rsid w:val="00BF4F11"/>
    <w:rsid w:val="00C0031A"/>
    <w:rsid w:val="00C007BC"/>
    <w:rsid w:val="00C024DB"/>
    <w:rsid w:val="00C05AB3"/>
    <w:rsid w:val="00C06E61"/>
    <w:rsid w:val="00C1491E"/>
    <w:rsid w:val="00C205D3"/>
    <w:rsid w:val="00C223D1"/>
    <w:rsid w:val="00C235BD"/>
    <w:rsid w:val="00C248BA"/>
    <w:rsid w:val="00C25C0E"/>
    <w:rsid w:val="00C268A8"/>
    <w:rsid w:val="00C274CB"/>
    <w:rsid w:val="00C278B6"/>
    <w:rsid w:val="00C32E5B"/>
    <w:rsid w:val="00C32F5C"/>
    <w:rsid w:val="00C34325"/>
    <w:rsid w:val="00C36682"/>
    <w:rsid w:val="00C36928"/>
    <w:rsid w:val="00C42438"/>
    <w:rsid w:val="00C43216"/>
    <w:rsid w:val="00C43D7E"/>
    <w:rsid w:val="00C4552E"/>
    <w:rsid w:val="00C47A08"/>
    <w:rsid w:val="00C47C08"/>
    <w:rsid w:val="00C5223B"/>
    <w:rsid w:val="00C524A1"/>
    <w:rsid w:val="00C54DD2"/>
    <w:rsid w:val="00C5617C"/>
    <w:rsid w:val="00C61C53"/>
    <w:rsid w:val="00C645D5"/>
    <w:rsid w:val="00C65560"/>
    <w:rsid w:val="00C6634C"/>
    <w:rsid w:val="00C72200"/>
    <w:rsid w:val="00C7246B"/>
    <w:rsid w:val="00C74C51"/>
    <w:rsid w:val="00C753B0"/>
    <w:rsid w:val="00C76575"/>
    <w:rsid w:val="00C76B9B"/>
    <w:rsid w:val="00C77C96"/>
    <w:rsid w:val="00C81B78"/>
    <w:rsid w:val="00C82F1F"/>
    <w:rsid w:val="00C8411F"/>
    <w:rsid w:val="00C84BB5"/>
    <w:rsid w:val="00C86990"/>
    <w:rsid w:val="00C91F2C"/>
    <w:rsid w:val="00C92E85"/>
    <w:rsid w:val="00C94E76"/>
    <w:rsid w:val="00C95376"/>
    <w:rsid w:val="00CA0D87"/>
    <w:rsid w:val="00CA2465"/>
    <w:rsid w:val="00CA3BB4"/>
    <w:rsid w:val="00CA4D89"/>
    <w:rsid w:val="00CA5C44"/>
    <w:rsid w:val="00CA684E"/>
    <w:rsid w:val="00CB00D9"/>
    <w:rsid w:val="00CB3985"/>
    <w:rsid w:val="00CB3F2A"/>
    <w:rsid w:val="00CB60E4"/>
    <w:rsid w:val="00CB6EAA"/>
    <w:rsid w:val="00CB74F8"/>
    <w:rsid w:val="00CB798D"/>
    <w:rsid w:val="00CC2177"/>
    <w:rsid w:val="00CC2C1A"/>
    <w:rsid w:val="00CC43CB"/>
    <w:rsid w:val="00CC6284"/>
    <w:rsid w:val="00CC693B"/>
    <w:rsid w:val="00CC6DD6"/>
    <w:rsid w:val="00CC7BF1"/>
    <w:rsid w:val="00CD5557"/>
    <w:rsid w:val="00CE255B"/>
    <w:rsid w:val="00CE39F9"/>
    <w:rsid w:val="00CE64BC"/>
    <w:rsid w:val="00CE6FDE"/>
    <w:rsid w:val="00CE71DC"/>
    <w:rsid w:val="00CF0791"/>
    <w:rsid w:val="00CF0D3C"/>
    <w:rsid w:val="00CF1AF3"/>
    <w:rsid w:val="00CF27FF"/>
    <w:rsid w:val="00CF7D15"/>
    <w:rsid w:val="00D027CD"/>
    <w:rsid w:val="00D03864"/>
    <w:rsid w:val="00D05EC2"/>
    <w:rsid w:val="00D06A43"/>
    <w:rsid w:val="00D06BD8"/>
    <w:rsid w:val="00D10942"/>
    <w:rsid w:val="00D13292"/>
    <w:rsid w:val="00D13491"/>
    <w:rsid w:val="00D20BEA"/>
    <w:rsid w:val="00D212BC"/>
    <w:rsid w:val="00D22926"/>
    <w:rsid w:val="00D22E9B"/>
    <w:rsid w:val="00D23D24"/>
    <w:rsid w:val="00D27C4B"/>
    <w:rsid w:val="00D30182"/>
    <w:rsid w:val="00D331B0"/>
    <w:rsid w:val="00D34623"/>
    <w:rsid w:val="00D34A93"/>
    <w:rsid w:val="00D35910"/>
    <w:rsid w:val="00D371C6"/>
    <w:rsid w:val="00D40DEF"/>
    <w:rsid w:val="00D42A02"/>
    <w:rsid w:val="00D430AC"/>
    <w:rsid w:val="00D43AFA"/>
    <w:rsid w:val="00D475D4"/>
    <w:rsid w:val="00D50EDA"/>
    <w:rsid w:val="00D51679"/>
    <w:rsid w:val="00D520E4"/>
    <w:rsid w:val="00D52A10"/>
    <w:rsid w:val="00D52A8D"/>
    <w:rsid w:val="00D52B33"/>
    <w:rsid w:val="00D549C6"/>
    <w:rsid w:val="00D54A4A"/>
    <w:rsid w:val="00D54C37"/>
    <w:rsid w:val="00D555BA"/>
    <w:rsid w:val="00D5606C"/>
    <w:rsid w:val="00D57ACF"/>
    <w:rsid w:val="00D57C7F"/>
    <w:rsid w:val="00D57DFA"/>
    <w:rsid w:val="00D60F3E"/>
    <w:rsid w:val="00D6171B"/>
    <w:rsid w:val="00D66A78"/>
    <w:rsid w:val="00D67398"/>
    <w:rsid w:val="00D67B95"/>
    <w:rsid w:val="00D71D0B"/>
    <w:rsid w:val="00D72BFC"/>
    <w:rsid w:val="00D73B97"/>
    <w:rsid w:val="00D75F03"/>
    <w:rsid w:val="00D7641A"/>
    <w:rsid w:val="00D82D94"/>
    <w:rsid w:val="00D83CA3"/>
    <w:rsid w:val="00D86075"/>
    <w:rsid w:val="00D920CC"/>
    <w:rsid w:val="00D92396"/>
    <w:rsid w:val="00D93E03"/>
    <w:rsid w:val="00D94A65"/>
    <w:rsid w:val="00D96DF5"/>
    <w:rsid w:val="00D9706A"/>
    <w:rsid w:val="00D9744D"/>
    <w:rsid w:val="00DA51FF"/>
    <w:rsid w:val="00DB1616"/>
    <w:rsid w:val="00DB18F5"/>
    <w:rsid w:val="00DB336E"/>
    <w:rsid w:val="00DB397C"/>
    <w:rsid w:val="00DB39E8"/>
    <w:rsid w:val="00DB6F0A"/>
    <w:rsid w:val="00DC10C1"/>
    <w:rsid w:val="00DC2271"/>
    <w:rsid w:val="00DC3697"/>
    <w:rsid w:val="00DC46EB"/>
    <w:rsid w:val="00DD0412"/>
    <w:rsid w:val="00DD0C2C"/>
    <w:rsid w:val="00DD2013"/>
    <w:rsid w:val="00DD2B53"/>
    <w:rsid w:val="00DD44A1"/>
    <w:rsid w:val="00DD54E6"/>
    <w:rsid w:val="00DD6A99"/>
    <w:rsid w:val="00DD7E81"/>
    <w:rsid w:val="00DF0773"/>
    <w:rsid w:val="00DF07FF"/>
    <w:rsid w:val="00E10831"/>
    <w:rsid w:val="00E10F8F"/>
    <w:rsid w:val="00E13EA1"/>
    <w:rsid w:val="00E13F24"/>
    <w:rsid w:val="00E20315"/>
    <w:rsid w:val="00E226C1"/>
    <w:rsid w:val="00E237F1"/>
    <w:rsid w:val="00E27A96"/>
    <w:rsid w:val="00E31668"/>
    <w:rsid w:val="00E33869"/>
    <w:rsid w:val="00E35CC5"/>
    <w:rsid w:val="00E37A6E"/>
    <w:rsid w:val="00E42900"/>
    <w:rsid w:val="00E438BD"/>
    <w:rsid w:val="00E452A1"/>
    <w:rsid w:val="00E47C32"/>
    <w:rsid w:val="00E52A71"/>
    <w:rsid w:val="00E52A95"/>
    <w:rsid w:val="00E53E51"/>
    <w:rsid w:val="00E544E4"/>
    <w:rsid w:val="00E55ABC"/>
    <w:rsid w:val="00E570A7"/>
    <w:rsid w:val="00E57450"/>
    <w:rsid w:val="00E57B74"/>
    <w:rsid w:val="00E626A4"/>
    <w:rsid w:val="00E63103"/>
    <w:rsid w:val="00E65E1F"/>
    <w:rsid w:val="00E66B7B"/>
    <w:rsid w:val="00E674FD"/>
    <w:rsid w:val="00E73AB2"/>
    <w:rsid w:val="00E73DE1"/>
    <w:rsid w:val="00E8069E"/>
    <w:rsid w:val="00E80A0A"/>
    <w:rsid w:val="00E80F8E"/>
    <w:rsid w:val="00E85ABC"/>
    <w:rsid w:val="00E8629F"/>
    <w:rsid w:val="00E87D4E"/>
    <w:rsid w:val="00E911EF"/>
    <w:rsid w:val="00E930C1"/>
    <w:rsid w:val="00E93148"/>
    <w:rsid w:val="00EA0578"/>
    <w:rsid w:val="00EA12C0"/>
    <w:rsid w:val="00EA2B4A"/>
    <w:rsid w:val="00EA365A"/>
    <w:rsid w:val="00EA3966"/>
    <w:rsid w:val="00EA3B13"/>
    <w:rsid w:val="00EA3C24"/>
    <w:rsid w:val="00EA736C"/>
    <w:rsid w:val="00EA766C"/>
    <w:rsid w:val="00EB070C"/>
    <w:rsid w:val="00EB16D1"/>
    <w:rsid w:val="00EB216F"/>
    <w:rsid w:val="00EB28A6"/>
    <w:rsid w:val="00EB3952"/>
    <w:rsid w:val="00EB592B"/>
    <w:rsid w:val="00EB5E84"/>
    <w:rsid w:val="00EB74EE"/>
    <w:rsid w:val="00EC0AB7"/>
    <w:rsid w:val="00EC331C"/>
    <w:rsid w:val="00EC39AF"/>
    <w:rsid w:val="00EC3B9F"/>
    <w:rsid w:val="00EC56AF"/>
    <w:rsid w:val="00EC7ED3"/>
    <w:rsid w:val="00ED1824"/>
    <w:rsid w:val="00ED28E2"/>
    <w:rsid w:val="00ED39C6"/>
    <w:rsid w:val="00ED42D5"/>
    <w:rsid w:val="00EE5163"/>
    <w:rsid w:val="00EE7167"/>
    <w:rsid w:val="00EF1F68"/>
    <w:rsid w:val="00EF36AE"/>
    <w:rsid w:val="00EF6690"/>
    <w:rsid w:val="00EF6D22"/>
    <w:rsid w:val="00EF709B"/>
    <w:rsid w:val="00F0165E"/>
    <w:rsid w:val="00F020C2"/>
    <w:rsid w:val="00F0519A"/>
    <w:rsid w:val="00F072D8"/>
    <w:rsid w:val="00F0786A"/>
    <w:rsid w:val="00F107CF"/>
    <w:rsid w:val="00F10D06"/>
    <w:rsid w:val="00F12BB8"/>
    <w:rsid w:val="00F13EF5"/>
    <w:rsid w:val="00F15A10"/>
    <w:rsid w:val="00F16867"/>
    <w:rsid w:val="00F17576"/>
    <w:rsid w:val="00F24EFD"/>
    <w:rsid w:val="00F30A2C"/>
    <w:rsid w:val="00F3185C"/>
    <w:rsid w:val="00F31CE0"/>
    <w:rsid w:val="00F35405"/>
    <w:rsid w:val="00F35FB6"/>
    <w:rsid w:val="00F36A17"/>
    <w:rsid w:val="00F37D93"/>
    <w:rsid w:val="00F47F8F"/>
    <w:rsid w:val="00F664D1"/>
    <w:rsid w:val="00F746C0"/>
    <w:rsid w:val="00F75229"/>
    <w:rsid w:val="00F75E23"/>
    <w:rsid w:val="00F7788A"/>
    <w:rsid w:val="00F87BBA"/>
    <w:rsid w:val="00F90583"/>
    <w:rsid w:val="00F91B82"/>
    <w:rsid w:val="00F92E53"/>
    <w:rsid w:val="00F95416"/>
    <w:rsid w:val="00F96603"/>
    <w:rsid w:val="00F97FBB"/>
    <w:rsid w:val="00FA08F5"/>
    <w:rsid w:val="00FA5F98"/>
    <w:rsid w:val="00FA679F"/>
    <w:rsid w:val="00FA7093"/>
    <w:rsid w:val="00FB04F6"/>
    <w:rsid w:val="00FB5CA5"/>
    <w:rsid w:val="00FB70B1"/>
    <w:rsid w:val="00FC051F"/>
    <w:rsid w:val="00FC65C8"/>
    <w:rsid w:val="00FD0318"/>
    <w:rsid w:val="00FD03E3"/>
    <w:rsid w:val="00FD3F8E"/>
    <w:rsid w:val="00FE26F5"/>
    <w:rsid w:val="00FE4E39"/>
    <w:rsid w:val="00FE6B82"/>
    <w:rsid w:val="00FF0895"/>
    <w:rsid w:val="00FF267C"/>
    <w:rsid w:val="00FF3A9D"/>
    <w:rsid w:val="062EA4A0"/>
    <w:rsid w:val="1E4D5BB5"/>
    <w:rsid w:val="4E69BBCC"/>
    <w:rsid w:val="600E8E01"/>
    <w:rsid w:val="743EDE88"/>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AD93AE"/>
  <w15:chartTrackingRefBased/>
  <w15:docId w15:val="{C75D507C-6635-444A-8AF7-4BA004CA7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footnote text" w:uiPriority="99" w:qFormat="1"/>
    <w:lsdException w:name="annotation text" w:qFormat="1"/>
    <w:lsdException w:name="caption" w:qFormat="1"/>
    <w:lsdException w:name="footnote reference" w:uiPriority="99"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A57"/>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223A57"/>
    <w:pPr>
      <w:pBdr>
        <w:top w:val="none" w:sz="0" w:space="0" w:color="auto"/>
      </w:pBdr>
      <w:spacing w:before="180"/>
      <w:outlineLvl w:val="1"/>
    </w:pPr>
    <w:rPr>
      <w:sz w:val="32"/>
    </w:rPr>
  </w:style>
  <w:style w:type="paragraph" w:styleId="Heading3">
    <w:name w:val="heading 3"/>
    <w:basedOn w:val="Heading2"/>
    <w:next w:val="Normal"/>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semiHidden/>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223A57"/>
    <w:pPr>
      <w:keepLines/>
      <w:tabs>
        <w:tab w:val="center" w:pos="4536"/>
        <w:tab w:val="right" w:pos="9072"/>
      </w:tabs>
    </w:pPr>
    <w:rPr>
      <w:noProof/>
    </w:r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223A57"/>
    <w:rPr>
      <w:b/>
      <w:position w:val="6"/>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Normal"/>
    <w:link w:val="FootnoteTextChar"/>
    <w:uiPriority w:val="99"/>
    <w:qFormat/>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223A57"/>
    <w:pPr>
      <w:jc w:val="right"/>
    </w:pPr>
  </w:style>
  <w:style w:type="paragraph" w:customStyle="1" w:styleId="TAL">
    <w:name w:val="TAL"/>
    <w:basedOn w:val="Normal"/>
    <w:link w:val="TALChar"/>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61C53"/>
    <w:pPr>
      <w:keepNext/>
      <w:keepLines/>
      <w:spacing w:before="240"/>
      <w:ind w:left="1418"/>
    </w:pPr>
    <w:rPr>
      <w:rFonts w:ascii="Arial" w:hAnsi="Arial"/>
      <w:b/>
      <w:sz w:val="36"/>
      <w:lang w:val="en-US"/>
    </w:rPr>
  </w:style>
  <w:style w:type="paragraph" w:styleId="Caption">
    <w:name w:val="caption"/>
    <w:basedOn w:val="Normal"/>
    <w:next w:val="Normal"/>
    <w:qFormat/>
    <w:rsid w:val="00C61C53"/>
    <w:pPr>
      <w:spacing w:before="120" w:after="120"/>
    </w:pPr>
    <w:rPr>
      <w:b/>
    </w:rPr>
  </w:style>
  <w:style w:type="character" w:styleId="Hyperlink">
    <w:name w:val="Hyperlink"/>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lang w:val="nb-NO"/>
    </w:rPr>
  </w:style>
  <w:style w:type="paragraph" w:customStyle="1" w:styleId="TAJ">
    <w:name w:val="TAJ"/>
    <w:basedOn w:val="TH"/>
    <w:rsid w:val="00C61C53"/>
  </w:style>
  <w:style w:type="paragraph" w:styleId="BodyText">
    <w:name w:val="Body Text"/>
    <w:basedOn w:val="Normal"/>
    <w:rsid w:val="00C61C53"/>
  </w:style>
  <w:style w:type="character" w:styleId="CommentReference">
    <w:name w:val="annotation reference"/>
    <w:semiHidden/>
    <w:qFormat/>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qFormat/>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sz w:val="18"/>
      <w:szCs w:val="18"/>
      <w:lang w:val="en-GB"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val="en-US" w:eastAsia="zh-CN"/>
    </w:rPr>
  </w:style>
  <w:style w:type="character" w:customStyle="1" w:styleId="CommentTextChar">
    <w:name w:val="Comment Text Char"/>
    <w:link w:val="CommentText"/>
    <w:qFormat/>
    <w:rsid w:val="009E09D4"/>
    <w:rPr>
      <w:rFonts w:eastAsia="Times New Roman"/>
      <w:lang w:val="en-GB" w:eastAsia="en-US"/>
    </w:rPr>
  </w:style>
  <w:style w:type="character" w:customStyle="1" w:styleId="NOChar1">
    <w:name w:val="NO Char1"/>
    <w:link w:val="NO"/>
    <w:rsid w:val="009E09D4"/>
    <w:rPr>
      <w:rFonts w:eastAsia="Times New Roman"/>
      <w:lang w:val="en-GB"/>
    </w:rPr>
  </w:style>
  <w:style w:type="character" w:customStyle="1" w:styleId="THChar">
    <w:name w:val="TH Char"/>
    <w:link w:val="TH"/>
    <w:rsid w:val="009E09D4"/>
    <w:rPr>
      <w:rFonts w:ascii="Arial" w:eastAsia="Times New Roman" w:hAnsi="Arial"/>
      <w:b/>
      <w:lang w:val="en-GB"/>
    </w:rPr>
  </w:style>
  <w:style w:type="table" w:styleId="TableGrid">
    <w:name w:val="Table Grid"/>
    <w:basedOn w:val="TableNormal"/>
    <w:qFormat/>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val="en-GB" w:eastAsia="en-US"/>
    </w:rPr>
  </w:style>
  <w:style w:type="character" w:customStyle="1" w:styleId="TALChar">
    <w:name w:val="TAL Char"/>
    <w:link w:val="TAL"/>
    <w:rsid w:val="00DF07FF"/>
    <w:rPr>
      <w:rFonts w:ascii="Arial" w:eastAsia="Times New Roman" w:hAnsi="Arial"/>
      <w:sz w:val="18"/>
      <w:lang w:val="en-GB"/>
    </w:rPr>
  </w:style>
  <w:style w:type="paragraph" w:styleId="Revision">
    <w:name w:val="Revision"/>
    <w:hidden/>
    <w:uiPriority w:val="99"/>
    <w:semiHidden/>
    <w:rsid w:val="00D57C7F"/>
    <w:rPr>
      <w:rFonts w:eastAsia="Times New Roman"/>
      <w:lang w:val="en-GB" w:eastAsia="en-US"/>
    </w:rPr>
  </w:style>
  <w:style w:type="paragraph" w:customStyle="1" w:styleId="Tabletext">
    <w:name w:val="Table_text"/>
    <w:basedOn w:val="Normal"/>
    <w:link w:val="TabletextChar"/>
    <w:rsid w:val="00F9058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F90583"/>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F90583"/>
    <w:pPr>
      <w:keepNext/>
      <w:tabs>
        <w:tab w:val="left" w:pos="1134"/>
        <w:tab w:val="left" w:pos="1871"/>
        <w:tab w:val="left" w:pos="2268"/>
      </w:tabs>
      <w:spacing w:before="560" w:after="120"/>
      <w:jc w:val="center"/>
    </w:pPr>
    <w:rPr>
      <w:caps/>
    </w:rPr>
  </w:style>
  <w:style w:type="paragraph" w:customStyle="1" w:styleId="Tabletitle">
    <w:name w:val="Table_title"/>
    <w:basedOn w:val="Normal"/>
    <w:next w:val="Tabletext"/>
    <w:link w:val="TabletitleChar"/>
    <w:rsid w:val="00F90583"/>
    <w:pPr>
      <w:keepNext/>
      <w:keepLines/>
      <w:tabs>
        <w:tab w:val="left" w:pos="1134"/>
        <w:tab w:val="left" w:pos="1871"/>
        <w:tab w:val="left" w:pos="2268"/>
      </w:tabs>
      <w:spacing w:after="120"/>
      <w:jc w:val="center"/>
    </w:pPr>
    <w:rPr>
      <w:rFonts w:ascii="Times New Roman Bold" w:hAnsi="Times New Roman Bold"/>
      <w:b/>
    </w:rPr>
  </w:style>
  <w:style w:type="paragraph" w:customStyle="1" w:styleId="Tablefin">
    <w:name w:val="Table_fin"/>
    <w:basedOn w:val="Normal"/>
    <w:rsid w:val="00F90583"/>
    <w:pPr>
      <w:spacing w:after="0"/>
    </w:pPr>
    <w:rPr>
      <w:lang w:eastAsia="zh-CN"/>
    </w:rPr>
  </w:style>
  <w:style w:type="character" w:customStyle="1" w:styleId="TableNoChar">
    <w:name w:val="Table_No Char"/>
    <w:link w:val="TableNo"/>
    <w:locked/>
    <w:rsid w:val="00F90583"/>
    <w:rPr>
      <w:rFonts w:eastAsia="Times New Roman"/>
      <w:caps/>
      <w:lang w:val="en-GB" w:eastAsia="en-US"/>
    </w:rPr>
  </w:style>
  <w:style w:type="character" w:customStyle="1" w:styleId="TabletitleChar">
    <w:name w:val="Table_title Char"/>
    <w:link w:val="Tabletitle"/>
    <w:locked/>
    <w:rsid w:val="00F90583"/>
    <w:rPr>
      <w:rFonts w:ascii="Times New Roman Bold" w:eastAsia="Times New Roman" w:hAnsi="Times New Roman Bold"/>
      <w:b/>
      <w:lang w:val="en-GB" w:eastAsia="en-US"/>
    </w:rPr>
  </w:style>
  <w:style w:type="character" w:customStyle="1" w:styleId="TableheadChar">
    <w:name w:val="Table_head Char"/>
    <w:link w:val="Tablehead"/>
    <w:locked/>
    <w:rsid w:val="00F90583"/>
    <w:rPr>
      <w:rFonts w:ascii="Times New Roman Bold" w:eastAsia="Times New Roman" w:hAnsi="Times New Roman Bold" w:cs="Times New Roman Bold"/>
      <w:b/>
      <w:lang w:val="en-GB" w:eastAsia="en-US"/>
    </w:rPr>
  </w:style>
  <w:style w:type="character" w:customStyle="1" w:styleId="TabletextChar">
    <w:name w:val="Table_text Char"/>
    <w:link w:val="Tabletext"/>
    <w:locked/>
    <w:rsid w:val="00F90583"/>
    <w:rPr>
      <w:rFonts w:eastAsia="Times New Roman"/>
      <w:lang w:val="en-GB" w:eastAsia="en-US"/>
    </w:rPr>
  </w:style>
  <w:style w:type="paragraph" w:customStyle="1" w:styleId="enumlev1">
    <w:name w:val="enumlev1"/>
    <w:basedOn w:val="Normal"/>
    <w:link w:val="enumlev1Char"/>
    <w:qFormat/>
    <w:rsid w:val="00680EC6"/>
    <w:pPr>
      <w:tabs>
        <w:tab w:val="left" w:pos="1134"/>
        <w:tab w:val="left" w:pos="1871"/>
        <w:tab w:val="left" w:pos="2608"/>
        <w:tab w:val="left" w:pos="3345"/>
      </w:tabs>
      <w:spacing w:before="80" w:after="0"/>
      <w:ind w:left="1134" w:hanging="1134"/>
    </w:pPr>
    <w:rPr>
      <w:sz w:val="24"/>
    </w:rPr>
  </w:style>
  <w:style w:type="paragraph" w:customStyle="1" w:styleId="EditorsNote0">
    <w:name w:val="EditorsNote"/>
    <w:basedOn w:val="Normal"/>
    <w:qFormat/>
    <w:rsid w:val="00680EC6"/>
    <w:pPr>
      <w:tabs>
        <w:tab w:val="left" w:pos="1134"/>
        <w:tab w:val="left" w:pos="1871"/>
        <w:tab w:val="left" w:pos="2268"/>
      </w:tabs>
      <w:spacing w:before="240" w:after="240"/>
    </w:pPr>
    <w:rPr>
      <w:i/>
      <w:iCs/>
      <w:sz w:val="24"/>
    </w:rPr>
  </w:style>
  <w:style w:type="character" w:customStyle="1" w:styleId="enumlev1Char">
    <w:name w:val="enumlev1 Char"/>
    <w:link w:val="enumlev1"/>
    <w:qFormat/>
    <w:locked/>
    <w:rsid w:val="00680EC6"/>
    <w:rPr>
      <w:rFonts w:eastAsia="Times New Roman"/>
      <w:sz w:val="24"/>
      <w:lang w:val="en-GB" w:eastAsia="en-US"/>
    </w:rPr>
  </w:style>
  <w:style w:type="paragraph" w:customStyle="1" w:styleId="Equation">
    <w:name w:val="Equation"/>
    <w:aliases w:val="eq"/>
    <w:basedOn w:val="Normal"/>
    <w:link w:val="EquationeqChar"/>
    <w:qFormat/>
    <w:rsid w:val="002F0290"/>
    <w:pPr>
      <w:tabs>
        <w:tab w:val="left" w:pos="1134"/>
        <w:tab w:val="center" w:pos="4820"/>
        <w:tab w:val="right" w:pos="9639"/>
      </w:tabs>
      <w:spacing w:before="120" w:after="0"/>
    </w:pPr>
    <w:rPr>
      <w:sz w:val="24"/>
    </w:rPr>
  </w:style>
  <w:style w:type="character" w:customStyle="1" w:styleId="EquationeqChar">
    <w:name w:val="Equation.eq Char"/>
    <w:link w:val="Equation"/>
    <w:qFormat/>
    <w:locked/>
    <w:rsid w:val="002F0290"/>
    <w:rPr>
      <w:rFonts w:eastAsia="Times New Roman"/>
      <w:sz w:val="24"/>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link w:val="FootnoteText"/>
    <w:uiPriority w:val="99"/>
    <w:qFormat/>
    <w:rsid w:val="008B0A98"/>
    <w:rPr>
      <w:rFonts w:eastAsia="Times New Roman"/>
      <w:sz w:val="16"/>
      <w:lang w:val="en-GB" w:eastAsia="en-US"/>
    </w:rPr>
  </w:style>
  <w:style w:type="character" w:styleId="Mention">
    <w:name w:val="Mention"/>
    <w:uiPriority w:val="99"/>
    <w:unhideWhenUsed/>
    <w:rsid w:val="008909E5"/>
    <w:rPr>
      <w:color w:val="2B579A"/>
      <w:shd w:val="clear" w:color="auto" w:fill="E1DFDD"/>
    </w:rPr>
  </w:style>
  <w:style w:type="paragraph" w:customStyle="1" w:styleId="CRCoverPage">
    <w:name w:val="CR Cover Page"/>
    <w:rsid w:val="00655CE1"/>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itu.int/dms_ties/itu-r/md/23/wp5d/c/R23-WP5D-C-0563!H5-N5.09!MSW-E.docx"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styles" Target="styles.xml"/><Relationship Id="rId12" Type="http://schemas.openxmlformats.org/officeDocument/2006/relationships/hyperlink" Target="https://www.itu.int/rec/R-REC-M/recommendation.asp?lang=en&amp;parent=R-REC-M.2160" TargetMode="External"/><Relationship Id="rId17" Type="http://schemas.openxmlformats.org/officeDocument/2006/relationships/hyperlink" Target="http://www.3gpp.org/ftp//tsg_ran/TSG_RAN/TSGR_106/Docs//RP-243325.zip" TargetMode="External"/><Relationship Id="rId2" Type="http://schemas.openxmlformats.org/officeDocument/2006/relationships/customXml" Target="../customXml/item1.xml"/><Relationship Id="rId16" Type="http://schemas.openxmlformats.org/officeDocument/2006/relationships/hyperlink" Target="https://www.itu.int/rec/R-REC-M/recommendation.asp?lang=en&amp;parent=R-REC-M.2160" TargetMode="Externa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itu.int/pub/publications.aspx?lang=en&amp;parent=R-REP-M.2412-2017"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1.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itu.int/pub/R-REP-M.2410-2017" TargetMode="External"/><Relationship Id="rId22"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B17E81-AF9E-4467-8410-01CA36E029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791AD2-6CD9-448C-8601-7DBB301138F1}">
  <ds:schemaRefs>
    <ds:schemaRef ds:uri="http://schemas.microsoft.com/office/infopath/2007/PartnerControls"/>
    <ds:schemaRef ds:uri="http://purl.org/dc/dcmitype/"/>
    <ds:schemaRef ds:uri="2f282d3b-eb4a-4b09-b61f-b9593442e286"/>
    <ds:schemaRef ds:uri="http://schemas.openxmlformats.org/package/2006/metadata/core-properties"/>
    <ds:schemaRef ds:uri="http://purl.org/dc/terms/"/>
    <ds:schemaRef ds:uri="http://schemas.microsoft.com/office/2006/documentManagement/types"/>
    <ds:schemaRef ds:uri="http://schemas.microsoft.com/office/2006/metadata/properties"/>
    <ds:schemaRef ds:uri="http://purl.org/dc/elements/1.1/"/>
    <ds:schemaRef ds:uri="d8762117-8292-4133-b1c7-eab5c6487cfd"/>
    <ds:schemaRef ds:uri="9b239327-9e80-40e4-b1b7-4394fed77a33"/>
    <ds:schemaRef ds:uri="http://schemas.microsoft.com/sharepoint/v3"/>
    <ds:schemaRef ds:uri="http://www.w3.org/XML/1998/namespace"/>
  </ds:schemaRefs>
</ds:datastoreItem>
</file>

<file path=customXml/itemProps3.xml><?xml version="1.0" encoding="utf-8"?>
<ds:datastoreItem xmlns:ds="http://schemas.openxmlformats.org/officeDocument/2006/customXml" ds:itemID="{24592AF2-B0E5-49B2-B26E-722900A1171B}">
  <ds:schemaRefs>
    <ds:schemaRef ds:uri="http://schemas.openxmlformats.org/officeDocument/2006/bibliography"/>
  </ds:schemaRefs>
</ds:datastoreItem>
</file>

<file path=customXml/itemProps4.xml><?xml version="1.0" encoding="utf-8"?>
<ds:datastoreItem xmlns:ds="http://schemas.openxmlformats.org/officeDocument/2006/customXml" ds:itemID="{8981EE09-81A4-41EF-8113-1CA7078ACEC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96</TotalTime>
  <Pages>8</Pages>
  <Words>3212</Words>
  <Characters>18351</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3GPP TR 38.913</vt:lpstr>
    </vt:vector>
  </TitlesOfParts>
  <Company/>
  <LinksUpToDate>false</LinksUpToDate>
  <CharactersWithSpaces>21520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38.913</dc:title>
  <dc:subject>Study on Scenarios and Requirements for Next Generation Access Technologies; (Release 14)</dc:subject>
  <dc:creator>MCC Support</dc:creator>
  <cp:keywords>Radio</cp:keywords>
  <cp:lastModifiedBy>Johan Sköld</cp:lastModifiedBy>
  <cp:revision>46</cp:revision>
  <dcterms:created xsi:type="dcterms:W3CDTF">2025-02-24T16:33:00Z</dcterms:created>
  <dcterms:modified xsi:type="dcterms:W3CDTF">2025-03-03T14:42:00Z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MediaServiceImageTags">
    <vt:lpwstr/>
  </property>
  <property fmtid="{D5CDD505-2E9C-101B-9397-08002B2CF9AE}" pid="9" name="ContentTypeId">
    <vt:lpwstr>0x010100F3E9551B3FDDA24EBF0A209BAAD637CA</vt:lpwstr>
  </property>
</Properties>
</file>